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5BBF" w14:textId="62ED24F6" w:rsidR="00EB1B94" w:rsidRPr="00EA6925" w:rsidRDefault="00EB1B94" w:rsidP="00EB1B94">
      <w:pPr>
        <w:pStyle w:val="CRCoverPage"/>
        <w:tabs>
          <w:tab w:val="right" w:pos="9639"/>
        </w:tabs>
        <w:spacing w:after="0"/>
        <w:rPr>
          <w:b/>
          <w:i/>
          <w:sz w:val="28"/>
          <w:lang w:val="sv-SE"/>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EA6925">
        <w:rPr>
          <w:b/>
          <w:sz w:val="24"/>
          <w:lang w:val="sv-SE"/>
        </w:rPr>
        <w:t>3GPP TSG-</w:t>
      </w:r>
      <w:r w:rsidR="00E57960">
        <w:fldChar w:fldCharType="begin"/>
      </w:r>
      <w:r w:rsidR="00E57960" w:rsidRPr="00EA6925">
        <w:rPr>
          <w:lang w:val="sv-SE"/>
        </w:rPr>
        <w:instrText xml:space="preserve"> DOCPROPERTY  TSG/WGRef  \* MERGEFORMAT </w:instrText>
      </w:r>
      <w:r w:rsidR="00E57960">
        <w:fldChar w:fldCharType="separate"/>
      </w:r>
      <w:r w:rsidRPr="00EA6925">
        <w:rPr>
          <w:b/>
          <w:sz w:val="24"/>
          <w:lang w:val="sv-SE"/>
        </w:rPr>
        <w:t>RAN2</w:t>
      </w:r>
      <w:r w:rsidR="00E57960">
        <w:rPr>
          <w:b/>
          <w:noProof/>
          <w:sz w:val="24"/>
        </w:rPr>
        <w:fldChar w:fldCharType="end"/>
      </w:r>
      <w:r w:rsidRPr="00EA6925">
        <w:rPr>
          <w:b/>
          <w:sz w:val="24"/>
          <w:lang w:val="sv-SE"/>
        </w:rPr>
        <w:t>#125</w:t>
      </w:r>
      <w:r w:rsidR="00F40675" w:rsidRPr="00EA6925">
        <w:rPr>
          <w:b/>
          <w:sz w:val="24"/>
          <w:lang w:val="sv-SE"/>
        </w:rPr>
        <w:t>Bis</w:t>
      </w:r>
      <w:r w:rsidRPr="00EA6925">
        <w:rPr>
          <w:b/>
          <w:i/>
          <w:sz w:val="28"/>
          <w:lang w:val="sv-SE"/>
        </w:rPr>
        <w:tab/>
      </w:r>
      <w:r w:rsidR="00E57960">
        <w:fldChar w:fldCharType="begin"/>
      </w:r>
      <w:r w:rsidR="00E57960" w:rsidRPr="00EA6925">
        <w:rPr>
          <w:lang w:val="sv-SE"/>
        </w:rPr>
        <w:instrText xml:space="preserve"> DOCPROPERTY  Tdoc#  \* MERGEFORMAT </w:instrText>
      </w:r>
      <w:r w:rsidR="00E57960">
        <w:fldChar w:fldCharType="separate"/>
      </w:r>
      <w:r w:rsidRPr="00EA6925">
        <w:rPr>
          <w:b/>
          <w:i/>
          <w:sz w:val="28"/>
          <w:lang w:val="sv-SE"/>
        </w:rPr>
        <w:t>R2-240</w:t>
      </w:r>
      <w:r w:rsidR="00F8088D">
        <w:rPr>
          <w:b/>
          <w:i/>
          <w:sz w:val="28"/>
          <w:lang w:val="sv-SE"/>
        </w:rPr>
        <w:t>3054</w:t>
      </w:r>
      <w:r w:rsidR="00E91836" w:rsidRPr="00EA6925">
        <w:rPr>
          <w:b/>
          <w:i/>
          <w:sz w:val="28"/>
          <w:lang w:val="sv-SE"/>
        </w:rPr>
        <w:t xml:space="preserve"> </w:t>
      </w:r>
      <w:r w:rsidR="00E57960">
        <w:rPr>
          <w:b/>
          <w:i/>
          <w:noProof/>
          <w:sz w:val="28"/>
        </w:rPr>
        <w:fldChar w:fldCharType="end"/>
      </w:r>
    </w:p>
    <w:p w14:paraId="672A6659" w14:textId="2E176850" w:rsidR="00633B27" w:rsidRPr="00800846" w:rsidRDefault="00AC0D58" w:rsidP="00633B27">
      <w:pPr>
        <w:pStyle w:val="Header"/>
        <w:rPr>
          <w:sz w:val="24"/>
          <w:szCs w:val="24"/>
        </w:rPr>
      </w:pPr>
      <w:r w:rsidRPr="00800846">
        <w:rPr>
          <w:sz w:val="24"/>
          <w:szCs w:val="24"/>
        </w:rPr>
        <w:t>Changsha, China,  April 15th – 19th, 2024</w:t>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11E8F51F"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D14EF9">
        <w:rPr>
          <w:rFonts w:ascii="Arial" w:eastAsia="MS Mincho" w:hAnsi="Arial" w:cs="Arial"/>
          <w:b/>
          <w:sz w:val="24"/>
          <w:szCs w:val="24"/>
          <w:lang w:val="en-US" w:eastAsia="en-US"/>
        </w:rPr>
        <w:t>8.1.2.2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05D0278F"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D72EDB">
        <w:rPr>
          <w:rFonts w:ascii="Arial" w:eastAsia="MS Mincho" w:hAnsi="Arial" w:cs="Arial"/>
          <w:b/>
          <w:sz w:val="24"/>
          <w:szCs w:val="24"/>
          <w:lang w:val="en-US" w:eastAsia="en-US"/>
        </w:rPr>
        <w:t>Some aspects about model inference</w:t>
      </w:r>
      <w:r w:rsidR="00670DDD">
        <w:rPr>
          <w:rFonts w:ascii="Arial" w:eastAsia="MS Mincho" w:hAnsi="Arial" w:cs="Arial"/>
          <w:b/>
          <w:sz w:val="24"/>
          <w:szCs w:val="24"/>
          <w:lang w:val="en-US" w:eastAsia="en-US"/>
        </w:rPr>
        <w:t xml:space="preserve">, </w:t>
      </w:r>
      <w:r w:rsidR="00D4100F">
        <w:rPr>
          <w:rFonts w:ascii="Arial" w:eastAsia="MS Mincho" w:hAnsi="Arial" w:cs="Arial"/>
          <w:b/>
          <w:sz w:val="24"/>
          <w:szCs w:val="24"/>
          <w:lang w:val="en-US" w:eastAsia="en-US"/>
        </w:rPr>
        <w:t>monitoring &amp; update</w:t>
      </w:r>
      <w:r w:rsidR="005A760A">
        <w:rPr>
          <w:rFonts w:ascii="Arial" w:eastAsia="MS Mincho" w:hAnsi="Arial" w:cs="Arial"/>
          <w:b/>
          <w:sz w:val="24"/>
          <w:szCs w:val="24"/>
          <w:lang w:val="en-US" w:eastAsia="en-US"/>
        </w:rPr>
        <w:t xml:space="preserve"> for UE side model</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8D76E7" w:rsidRDefault="00DD4E7D" w:rsidP="008D76E7">
      <w:pPr>
        <w:pStyle w:val="Heading1"/>
        <w:numPr>
          <w:ilvl w:val="0"/>
          <w:numId w:val="28"/>
        </w:numPr>
        <w:tabs>
          <w:tab w:val="clear" w:pos="432"/>
        </w:tabs>
        <w:rPr>
          <w:rFonts w:eastAsia="Arial"/>
          <w:noProof/>
        </w:rPr>
      </w:pPr>
      <w:bookmarkStart w:id="11" w:name="OLE_LINK1"/>
      <w:bookmarkStart w:id="12" w:name="OLE_LINK2"/>
      <w:r w:rsidRPr="008D76E7">
        <w:rPr>
          <w:rFonts w:eastAsia="Arial"/>
          <w:noProof/>
        </w:rPr>
        <w:t>Introduction</w:t>
      </w:r>
      <w:bookmarkEnd w:id="0"/>
      <w:bookmarkEnd w:id="1"/>
      <w:bookmarkEnd w:id="2"/>
      <w:bookmarkEnd w:id="3"/>
      <w:bookmarkEnd w:id="4"/>
      <w:bookmarkEnd w:id="5"/>
      <w:bookmarkEnd w:id="6"/>
      <w:bookmarkEnd w:id="7"/>
      <w:bookmarkEnd w:id="8"/>
      <w:bookmarkEnd w:id="9"/>
      <w:r w:rsidR="00217C21" w:rsidRPr="008D76E7">
        <w:rPr>
          <w:rFonts w:eastAsia="Arial"/>
          <w:noProof/>
        </w:rPr>
        <w:t xml:space="preserve"> </w:t>
      </w:r>
      <w:bookmarkEnd w:id="10"/>
      <w:bookmarkEnd w:id="11"/>
      <w:bookmarkEnd w:id="12"/>
    </w:p>
    <w:p w14:paraId="37E0E535" w14:textId="745787C2" w:rsidR="00F478E1" w:rsidRDefault="00FD6CFB" w:rsidP="000C1ADE">
      <w:pPr>
        <w:pStyle w:val="Comments"/>
        <w:rPr>
          <w:rFonts w:ascii="Times New Roman" w:hAnsi="Times New Roman"/>
          <w:i w:val="0"/>
          <w:iCs/>
          <w:sz w:val="22"/>
          <w:szCs w:val="22"/>
          <w:lang w:val="en-US"/>
        </w:rPr>
      </w:pPr>
      <w:r>
        <w:rPr>
          <w:rFonts w:ascii="Times New Roman" w:hAnsi="Times New Roman"/>
          <w:i w:val="0"/>
          <w:iCs/>
          <w:sz w:val="22"/>
          <w:szCs w:val="22"/>
          <w:lang w:val="en-US"/>
        </w:rPr>
        <w:t xml:space="preserve">RANP_102 agreed a new work item for AI ML air interface with following objectives for </w:t>
      </w:r>
      <w:r w:rsidR="00141959">
        <w:rPr>
          <w:rFonts w:ascii="Times New Roman" w:hAnsi="Times New Roman"/>
          <w:i w:val="0"/>
          <w:iCs/>
          <w:sz w:val="22"/>
          <w:szCs w:val="22"/>
          <w:lang w:val="en-US"/>
        </w:rPr>
        <w:t xml:space="preserve">LCM, </w:t>
      </w:r>
      <w:r>
        <w:rPr>
          <w:rFonts w:ascii="Times New Roman" w:hAnsi="Times New Roman"/>
          <w:i w:val="0"/>
          <w:iCs/>
          <w:sz w:val="22"/>
          <w:szCs w:val="22"/>
          <w:lang w:val="en-US"/>
        </w:rPr>
        <w:t xml:space="preserve">beam management and </w:t>
      </w:r>
      <w:r w:rsidR="00141959">
        <w:rPr>
          <w:rFonts w:ascii="Times New Roman" w:hAnsi="Times New Roman"/>
          <w:i w:val="0"/>
          <w:iCs/>
          <w:sz w:val="22"/>
          <w:szCs w:val="22"/>
          <w:lang w:val="en-US"/>
        </w:rPr>
        <w:t>positioning</w:t>
      </w:r>
      <w:r>
        <w:rPr>
          <w:rFonts w:ascii="Times New Roman" w:hAnsi="Times New Roman"/>
          <w:i w:val="0"/>
          <w:iCs/>
          <w:sz w:val="22"/>
          <w:szCs w:val="22"/>
          <w:lang w:val="en-US"/>
        </w:rPr>
        <w:t>:</w:t>
      </w:r>
    </w:p>
    <w:p w14:paraId="01DC158B" w14:textId="77777777" w:rsidR="00F478E1" w:rsidRDefault="00F478E1" w:rsidP="000C1ADE">
      <w:pPr>
        <w:pStyle w:val="Comments"/>
        <w:rPr>
          <w:rFonts w:ascii="Times New Roman" w:hAnsi="Times New Roman"/>
          <w:i w:val="0"/>
          <w:iCs/>
          <w:sz w:val="22"/>
          <w:szCs w:val="22"/>
          <w:lang w:val="en-US"/>
        </w:rPr>
      </w:pPr>
    </w:p>
    <w:tbl>
      <w:tblPr>
        <w:tblStyle w:val="TableGrid"/>
        <w:tblW w:w="0" w:type="auto"/>
        <w:tblLook w:val="04A0" w:firstRow="1" w:lastRow="0" w:firstColumn="1" w:lastColumn="0" w:noHBand="0" w:noVBand="1"/>
      </w:tblPr>
      <w:tblGrid>
        <w:gridCol w:w="9631"/>
      </w:tblGrid>
      <w:tr w:rsidR="00F478E1" w14:paraId="5EDF1908" w14:textId="77777777" w:rsidTr="00F478E1">
        <w:tc>
          <w:tcPr>
            <w:tcW w:w="9631" w:type="dxa"/>
          </w:tcPr>
          <w:p w14:paraId="6CC5D434" w14:textId="77777777" w:rsidR="00966714" w:rsidRDefault="00966714" w:rsidP="00966714">
            <w:pPr>
              <w:spacing w:after="0"/>
              <w:rPr>
                <w:bCs/>
              </w:rPr>
            </w:pPr>
            <w:r>
              <w:rPr>
                <w:bCs/>
              </w:rPr>
              <w:t>Provide specification support for the following aspects:</w:t>
            </w:r>
          </w:p>
          <w:p w14:paraId="7C6ABFBB" w14:textId="77777777" w:rsidR="00966714" w:rsidRDefault="00966714" w:rsidP="00966714">
            <w:pPr>
              <w:numPr>
                <w:ilvl w:val="0"/>
                <w:numId w:val="25"/>
              </w:numPr>
              <w:spacing w:after="0"/>
              <w:textAlignment w:val="auto"/>
              <w:rPr>
                <w:bCs/>
              </w:rPr>
            </w:pPr>
            <w:r>
              <w:rPr>
                <w:bCs/>
              </w:rPr>
              <w:t xml:space="preserve">AI/ML general framework for one-sided AI/ML models within the realm of what has been studied in the </w:t>
            </w:r>
            <w:proofErr w:type="spellStart"/>
            <w:r>
              <w:rPr>
                <w:bCs/>
              </w:rPr>
              <w:t>FS_NR_AIML_Air</w:t>
            </w:r>
            <w:proofErr w:type="spellEnd"/>
            <w:r>
              <w:rPr>
                <w:bCs/>
              </w:rPr>
              <w:t xml:space="preserve"> project [RAN2]:</w:t>
            </w:r>
          </w:p>
          <w:p w14:paraId="264A580E" w14:textId="77777777" w:rsidR="00966714" w:rsidRDefault="00966714" w:rsidP="00966714">
            <w:pPr>
              <w:numPr>
                <w:ilvl w:val="1"/>
                <w:numId w:val="25"/>
              </w:numPr>
              <w:spacing w:after="0"/>
              <w:textAlignment w:val="auto"/>
              <w:rPr>
                <w:bCs/>
              </w:rPr>
            </w:pPr>
            <w:r>
              <w:rPr>
                <w:bCs/>
              </w:rPr>
              <w:t xml:space="preserve">Signalling and protocol aspects of Life Cycle Management (LCM) enabling functionality and model (if justified) selection, activation, deactivation, switching, </w:t>
            </w:r>
            <w:proofErr w:type="gramStart"/>
            <w:r>
              <w:rPr>
                <w:bCs/>
              </w:rPr>
              <w:t>fallback</w:t>
            </w:r>
            <w:proofErr w:type="gramEnd"/>
          </w:p>
          <w:p w14:paraId="0D20D2F4" w14:textId="77777777" w:rsidR="00966714" w:rsidRDefault="00966714" w:rsidP="00966714">
            <w:pPr>
              <w:numPr>
                <w:ilvl w:val="2"/>
                <w:numId w:val="25"/>
              </w:numPr>
              <w:spacing w:after="0"/>
              <w:textAlignment w:val="auto"/>
              <w:rPr>
                <w:bCs/>
              </w:rPr>
            </w:pPr>
            <w:r>
              <w:rPr>
                <w:bCs/>
              </w:rPr>
              <w:t xml:space="preserve">Identification related signalling is part of the above </w:t>
            </w:r>
            <w:proofErr w:type="gramStart"/>
            <w:r>
              <w:rPr>
                <w:bCs/>
              </w:rPr>
              <w:t>objective</w:t>
            </w:r>
            <w:proofErr w:type="gramEnd"/>
            <w:r>
              <w:rPr>
                <w:bCs/>
              </w:rPr>
              <w:t xml:space="preserve"> </w:t>
            </w:r>
          </w:p>
          <w:p w14:paraId="3F498127" w14:textId="77777777" w:rsidR="00966714" w:rsidRDefault="00966714" w:rsidP="00966714">
            <w:pPr>
              <w:numPr>
                <w:ilvl w:val="1"/>
                <w:numId w:val="25"/>
              </w:numPr>
              <w:spacing w:after="0"/>
              <w:textAlignment w:val="auto"/>
              <w:rPr>
                <w:bCs/>
              </w:rPr>
            </w:pPr>
            <w:r>
              <w:rPr>
                <w:bCs/>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Pr>
                <w:bCs/>
              </w:rPr>
              <w:t>models</w:t>
            </w:r>
            <w:proofErr w:type="gramEnd"/>
          </w:p>
          <w:p w14:paraId="01EC9CF3" w14:textId="77777777" w:rsidR="00966714" w:rsidRDefault="00966714" w:rsidP="00966714">
            <w:pPr>
              <w:numPr>
                <w:ilvl w:val="1"/>
                <w:numId w:val="25"/>
              </w:numPr>
              <w:spacing w:after="0"/>
              <w:textAlignment w:val="auto"/>
              <w:rPr>
                <w:bCs/>
              </w:rPr>
            </w:pPr>
            <w:r>
              <w:rPr>
                <w:bCs/>
              </w:rPr>
              <w:t>Signalling mechanism of applicable functionalities/models</w:t>
            </w:r>
          </w:p>
          <w:p w14:paraId="6D4DB957" w14:textId="77777777" w:rsidR="00966714" w:rsidRDefault="00966714" w:rsidP="00966714">
            <w:pPr>
              <w:spacing w:after="0"/>
              <w:ind w:left="720"/>
              <w:rPr>
                <w:bCs/>
              </w:rPr>
            </w:pPr>
          </w:p>
          <w:p w14:paraId="59CC3F1C" w14:textId="77777777" w:rsidR="00966714" w:rsidRDefault="00966714" w:rsidP="00966714">
            <w:pPr>
              <w:numPr>
                <w:ilvl w:val="0"/>
                <w:numId w:val="25"/>
              </w:numPr>
              <w:spacing w:after="0"/>
              <w:textAlignment w:val="auto"/>
              <w:rPr>
                <w:bCs/>
              </w:rPr>
            </w:pPr>
            <w:r>
              <w:rPr>
                <w:bCs/>
              </w:rPr>
              <w:t>Beam management - DL Tx beam prediction for both UE-sided model and NW-sided model, encompassing [RAN1/RAN2]:</w:t>
            </w:r>
          </w:p>
          <w:p w14:paraId="0B9DF35C" w14:textId="77777777" w:rsidR="00966714" w:rsidRDefault="00966714" w:rsidP="00966714">
            <w:pPr>
              <w:numPr>
                <w:ilvl w:val="1"/>
                <w:numId w:val="25"/>
              </w:numPr>
              <w:spacing w:after="0"/>
              <w:textAlignment w:val="auto"/>
              <w:rPr>
                <w:bCs/>
              </w:rPr>
            </w:pPr>
            <w:r>
              <w:rPr>
                <w:bCs/>
              </w:rPr>
              <w:t>Spatial-domain DL Tx beam prediction for Set A of beams based on measurement results of Set B of beams (“BM-Case1”)</w:t>
            </w:r>
          </w:p>
          <w:p w14:paraId="458DD043" w14:textId="77777777" w:rsidR="00966714" w:rsidRDefault="00966714" w:rsidP="00966714">
            <w:pPr>
              <w:numPr>
                <w:ilvl w:val="1"/>
                <w:numId w:val="25"/>
              </w:numPr>
              <w:spacing w:after="0"/>
              <w:textAlignment w:val="auto"/>
              <w:rPr>
                <w:bCs/>
              </w:rPr>
            </w:pPr>
            <w:r>
              <w:rPr>
                <w:bCs/>
              </w:rPr>
              <w:t>Temporal DL Tx beam prediction for Set A of beams based on the historic measurement results of Set B of beams (“BM-Case2”)</w:t>
            </w:r>
          </w:p>
          <w:p w14:paraId="6C7B6AE3" w14:textId="77777777" w:rsidR="00966714" w:rsidRDefault="00966714" w:rsidP="00966714">
            <w:pPr>
              <w:numPr>
                <w:ilvl w:val="1"/>
                <w:numId w:val="25"/>
              </w:numPr>
              <w:spacing w:after="0"/>
              <w:textAlignment w:val="auto"/>
              <w:rPr>
                <w:bCs/>
              </w:rPr>
            </w:pPr>
            <w:r>
              <w:rPr>
                <w:bCs/>
              </w:rPr>
              <w:t xml:space="preserve">Specify necessary signalling/mechanism(s) to facilitate LCM operations specific to the Beam Management use </w:t>
            </w:r>
            <w:proofErr w:type="gramStart"/>
            <w:r>
              <w:rPr>
                <w:bCs/>
              </w:rPr>
              <w:t>cases, if</w:t>
            </w:r>
            <w:proofErr w:type="gramEnd"/>
            <w:r>
              <w:rPr>
                <w:bCs/>
              </w:rPr>
              <w:t xml:space="preserve"> any</w:t>
            </w:r>
          </w:p>
          <w:p w14:paraId="55C06A6B" w14:textId="77777777" w:rsidR="00966714" w:rsidRDefault="00966714" w:rsidP="00966714">
            <w:pPr>
              <w:numPr>
                <w:ilvl w:val="1"/>
                <w:numId w:val="25"/>
              </w:numPr>
              <w:spacing w:after="0"/>
              <w:textAlignment w:val="auto"/>
              <w:rPr>
                <w:bCs/>
              </w:rPr>
            </w:pPr>
            <w:r>
              <w:rPr>
                <w:bCs/>
              </w:rPr>
              <w:t xml:space="preserve">Enabling method(s) to ensure consistency between training and inference regarding NW-side additional conditions (if identified) for inference at </w:t>
            </w:r>
            <w:proofErr w:type="gramStart"/>
            <w:r>
              <w:rPr>
                <w:bCs/>
              </w:rPr>
              <w:t>UE</w:t>
            </w:r>
            <w:proofErr w:type="gramEnd"/>
            <w:r>
              <w:rPr>
                <w:bCs/>
              </w:rPr>
              <w:t xml:space="preserve"> </w:t>
            </w:r>
          </w:p>
          <w:p w14:paraId="51BF70B3" w14:textId="77777777" w:rsidR="00966714" w:rsidRDefault="00966714" w:rsidP="00966714">
            <w:pPr>
              <w:spacing w:after="0"/>
              <w:ind w:left="360" w:firstLine="720"/>
              <w:rPr>
                <w:bCs/>
              </w:rPr>
            </w:pPr>
            <w:r>
              <w:rPr>
                <w:bCs/>
              </w:rPr>
              <w:t>NOTE: Strive for common framework design to support both BM-Case1 and BM-Case2</w:t>
            </w:r>
          </w:p>
          <w:p w14:paraId="38535719" w14:textId="77777777" w:rsidR="00966714" w:rsidRDefault="00966714" w:rsidP="00966714">
            <w:pPr>
              <w:spacing w:after="0"/>
              <w:ind w:left="720"/>
              <w:rPr>
                <w:bCs/>
              </w:rPr>
            </w:pPr>
          </w:p>
          <w:p w14:paraId="70412C47" w14:textId="77777777" w:rsidR="00966714" w:rsidRDefault="00966714" w:rsidP="00966714">
            <w:pPr>
              <w:numPr>
                <w:ilvl w:val="0"/>
                <w:numId w:val="25"/>
              </w:numPr>
              <w:spacing w:after="0"/>
              <w:textAlignment w:val="auto"/>
              <w:rPr>
                <w:bCs/>
              </w:rPr>
            </w:pPr>
            <w:r>
              <w:rPr>
                <w:bCs/>
              </w:rPr>
              <w:t>Positioning accuracy enhancements, encompassing [RAN1/RAN2/RAN3]:</w:t>
            </w:r>
          </w:p>
          <w:p w14:paraId="0F4C839A" w14:textId="77777777" w:rsidR="00966714" w:rsidRDefault="00966714" w:rsidP="00966714">
            <w:pPr>
              <w:numPr>
                <w:ilvl w:val="1"/>
                <w:numId w:val="25"/>
              </w:numPr>
              <w:spacing w:after="0"/>
              <w:textAlignment w:val="auto"/>
              <w:rPr>
                <w:bCs/>
              </w:rPr>
            </w:pPr>
            <w:r>
              <w:rPr>
                <w:bCs/>
              </w:rPr>
              <w:t>Direct AI/ML positioning:</w:t>
            </w:r>
          </w:p>
          <w:p w14:paraId="05615C54" w14:textId="77777777" w:rsidR="00966714" w:rsidRDefault="00966714" w:rsidP="00966714">
            <w:pPr>
              <w:numPr>
                <w:ilvl w:val="2"/>
                <w:numId w:val="25"/>
              </w:numPr>
              <w:spacing w:after="0"/>
              <w:textAlignment w:val="auto"/>
              <w:rPr>
                <w:bCs/>
              </w:rPr>
            </w:pPr>
            <w:r>
              <w:rPr>
                <w:bCs/>
              </w:rPr>
              <w:t>(1</w:t>
            </w:r>
            <w:r>
              <w:rPr>
                <w:bCs/>
                <w:vertAlign w:val="superscript"/>
              </w:rPr>
              <w:t>st</w:t>
            </w:r>
            <w:r>
              <w:rPr>
                <w:bCs/>
              </w:rPr>
              <w:t xml:space="preserve"> priority) Case 1: </w:t>
            </w:r>
            <w:r>
              <w:t>UE-based positioning with UE-side model, direct AI/ML positioning</w:t>
            </w:r>
          </w:p>
          <w:p w14:paraId="031FAA88" w14:textId="77777777" w:rsidR="00966714" w:rsidRDefault="00966714" w:rsidP="00966714">
            <w:pPr>
              <w:numPr>
                <w:ilvl w:val="2"/>
                <w:numId w:val="25"/>
              </w:numPr>
              <w:spacing w:after="0"/>
              <w:textAlignment w:val="auto"/>
              <w:rPr>
                <w:bCs/>
              </w:rPr>
            </w:pPr>
            <w:r>
              <w:rPr>
                <w:bCs/>
              </w:rPr>
              <w:t>(2</w:t>
            </w:r>
            <w:r>
              <w:rPr>
                <w:bCs/>
                <w:vertAlign w:val="superscript"/>
              </w:rPr>
              <w:t>nd</w:t>
            </w:r>
            <w:r>
              <w:rPr>
                <w:bCs/>
              </w:rPr>
              <w:t xml:space="preserve"> priority) Case 2b: </w:t>
            </w:r>
            <w:r>
              <w:t>UE-assisted/LMF-based positioning with LMF-side model, direct AI/ML positioning</w:t>
            </w:r>
          </w:p>
          <w:p w14:paraId="70DDD6BB" w14:textId="77777777" w:rsidR="00966714" w:rsidRDefault="00966714" w:rsidP="00966714">
            <w:pPr>
              <w:numPr>
                <w:ilvl w:val="2"/>
                <w:numId w:val="25"/>
              </w:numPr>
              <w:spacing w:after="0"/>
              <w:textAlignment w:val="auto"/>
              <w:rPr>
                <w:bCs/>
              </w:rPr>
            </w:pPr>
            <w:r>
              <w:rPr>
                <w:bCs/>
              </w:rPr>
              <w:t>(1</w:t>
            </w:r>
            <w:r>
              <w:rPr>
                <w:bCs/>
                <w:vertAlign w:val="superscript"/>
              </w:rPr>
              <w:t>st</w:t>
            </w:r>
            <w:r>
              <w:rPr>
                <w:bCs/>
              </w:rPr>
              <w:t xml:space="preserve"> priority) Case 3b:</w:t>
            </w:r>
            <w:r>
              <w:t xml:space="preserve"> NG-RAN node assisted positioning with LMF-side model, direct AI/ML </w:t>
            </w:r>
            <w:proofErr w:type="gramStart"/>
            <w:r>
              <w:t>positioning</w:t>
            </w:r>
            <w:proofErr w:type="gramEnd"/>
          </w:p>
          <w:p w14:paraId="0983AE0A" w14:textId="77777777" w:rsidR="00966714" w:rsidRDefault="00966714" w:rsidP="00966714">
            <w:pPr>
              <w:numPr>
                <w:ilvl w:val="1"/>
                <w:numId w:val="25"/>
              </w:numPr>
              <w:spacing w:after="0"/>
              <w:textAlignment w:val="auto"/>
              <w:rPr>
                <w:bCs/>
              </w:rPr>
            </w:pPr>
            <w:r>
              <w:rPr>
                <w:bCs/>
              </w:rPr>
              <w:t xml:space="preserve">AI/ML assisted positioning </w:t>
            </w:r>
            <w:r>
              <w:rPr>
                <w:bCs/>
              </w:rPr>
              <w:tab/>
            </w:r>
            <w:r>
              <w:rPr>
                <w:bCs/>
              </w:rPr>
              <w:tab/>
              <w:t xml:space="preserve"> </w:t>
            </w:r>
          </w:p>
          <w:p w14:paraId="1BB8619E" w14:textId="77777777" w:rsidR="00966714" w:rsidRDefault="00966714" w:rsidP="00966714">
            <w:pPr>
              <w:numPr>
                <w:ilvl w:val="2"/>
                <w:numId w:val="25"/>
              </w:numPr>
              <w:spacing w:after="0"/>
              <w:textAlignment w:val="auto"/>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0B85B5C8" w14:textId="77777777" w:rsidR="00966714" w:rsidRDefault="00966714" w:rsidP="00966714">
            <w:pPr>
              <w:numPr>
                <w:ilvl w:val="2"/>
                <w:numId w:val="25"/>
              </w:numPr>
              <w:spacing w:after="0"/>
              <w:textAlignment w:val="auto"/>
              <w:rPr>
                <w:bCs/>
              </w:rPr>
            </w:pPr>
            <w:r>
              <w:rPr>
                <w:bCs/>
              </w:rPr>
              <w:t>(1</w:t>
            </w:r>
            <w:r>
              <w:rPr>
                <w:bCs/>
                <w:vertAlign w:val="superscript"/>
              </w:rPr>
              <w:t>st</w:t>
            </w:r>
            <w:r>
              <w:rPr>
                <w:bCs/>
              </w:rPr>
              <w:t xml:space="preserve"> priority) Case 3a: </w:t>
            </w:r>
            <w:r>
              <w:t xml:space="preserve">NG-RAN node assisted positioning with </w:t>
            </w:r>
            <w:proofErr w:type="spellStart"/>
            <w:r>
              <w:t>gNB</w:t>
            </w:r>
            <w:proofErr w:type="spellEnd"/>
            <w:r>
              <w:t xml:space="preserve">-side model, AI/ML assisted </w:t>
            </w:r>
            <w:proofErr w:type="gramStart"/>
            <w:r>
              <w:t>positioning</w:t>
            </w:r>
            <w:proofErr w:type="gramEnd"/>
          </w:p>
          <w:p w14:paraId="239B62CB" w14:textId="77777777" w:rsidR="00966714" w:rsidRDefault="00966714" w:rsidP="00966714">
            <w:pPr>
              <w:numPr>
                <w:ilvl w:val="1"/>
                <w:numId w:val="25"/>
              </w:numPr>
              <w:spacing w:after="0"/>
              <w:textAlignment w:val="auto"/>
              <w:rPr>
                <w:bCs/>
              </w:rPr>
            </w:pPr>
            <w:r>
              <w:rPr>
                <w:bCs/>
              </w:rPr>
              <w:t>Specify necessary measurements, signalling/mechanism(s) to facilitate LCM operations specific to the Positioning accuracy enhancements use cases, if any</w:t>
            </w:r>
          </w:p>
          <w:p w14:paraId="1B29D4DF" w14:textId="77777777" w:rsidR="00966714" w:rsidRDefault="00966714" w:rsidP="00966714">
            <w:pPr>
              <w:numPr>
                <w:ilvl w:val="1"/>
                <w:numId w:val="25"/>
              </w:numPr>
              <w:spacing w:after="0"/>
              <w:textAlignment w:val="auto"/>
              <w:rPr>
                <w:bCs/>
              </w:rPr>
            </w:pPr>
            <w:r>
              <w:rPr>
                <w:bCs/>
              </w:rPr>
              <w:t>Investigate and specify the necessary signalling of necessary measurement enhancements (if any)</w:t>
            </w:r>
          </w:p>
          <w:p w14:paraId="2ED841A9" w14:textId="77777777" w:rsidR="00966714" w:rsidRDefault="00966714" w:rsidP="00966714">
            <w:pPr>
              <w:numPr>
                <w:ilvl w:val="1"/>
                <w:numId w:val="25"/>
              </w:numPr>
              <w:spacing w:after="0"/>
              <w:textAlignment w:val="auto"/>
              <w:rPr>
                <w:bCs/>
              </w:rPr>
            </w:pPr>
            <w:r>
              <w:rPr>
                <w:bCs/>
              </w:rPr>
              <w:t xml:space="preserve">Enabling method(s) to ensure consistency between training and inference regarding NW-side additional conditions (if identified) for inference at UE for relevant positioning sub use </w:t>
            </w:r>
            <w:proofErr w:type="gramStart"/>
            <w:r>
              <w:rPr>
                <w:bCs/>
              </w:rPr>
              <w:t>cases</w:t>
            </w:r>
            <w:proofErr w:type="gramEnd"/>
          </w:p>
          <w:p w14:paraId="395BB148" w14:textId="77777777" w:rsidR="00966714" w:rsidRDefault="00966714" w:rsidP="00966714">
            <w:pPr>
              <w:spacing w:after="0"/>
              <w:rPr>
                <w:bCs/>
              </w:rPr>
            </w:pPr>
          </w:p>
          <w:p w14:paraId="0DACFC8A" w14:textId="77777777" w:rsidR="00966714" w:rsidRDefault="00966714" w:rsidP="00966714">
            <w:pPr>
              <w:numPr>
                <w:ilvl w:val="0"/>
                <w:numId w:val="25"/>
              </w:numPr>
              <w:spacing w:after="0"/>
              <w:textAlignment w:val="auto"/>
              <w:rPr>
                <w:bCs/>
              </w:rPr>
            </w:pPr>
            <w:r>
              <w:rPr>
                <w:rFonts w:eastAsia="Batang"/>
                <w:szCs w:val="24"/>
                <w:lang w:eastAsia="x-none"/>
              </w:rPr>
              <w:t xml:space="preserve">Core requirements for </w:t>
            </w:r>
            <w:r>
              <w:rPr>
                <w:bCs/>
              </w:rPr>
              <w:t xml:space="preserve">the above two use cases for AI/ML </w:t>
            </w:r>
            <w:r>
              <w:rPr>
                <w:rFonts w:eastAsia="Batang"/>
                <w:szCs w:val="24"/>
                <w:lang w:eastAsia="x-none"/>
              </w:rPr>
              <w:t>LCM procedures and UE features [RAN4]:</w:t>
            </w:r>
          </w:p>
          <w:p w14:paraId="4060E465" w14:textId="77777777" w:rsidR="00966714" w:rsidRDefault="00966714" w:rsidP="00966714">
            <w:pPr>
              <w:numPr>
                <w:ilvl w:val="1"/>
                <w:numId w:val="25"/>
              </w:numPr>
              <w:spacing w:after="0"/>
              <w:textAlignment w:val="auto"/>
              <w:rPr>
                <w:bCs/>
              </w:rPr>
            </w:pPr>
            <w:r>
              <w:rPr>
                <w:bCs/>
              </w:rPr>
              <w:lastRenderedPageBreak/>
              <w:t>Specify necessary RAN4 core requirements for the above two use cases.</w:t>
            </w:r>
          </w:p>
          <w:p w14:paraId="6026BB40" w14:textId="77777777" w:rsidR="00966714" w:rsidRDefault="00966714" w:rsidP="00966714">
            <w:pPr>
              <w:numPr>
                <w:ilvl w:val="1"/>
                <w:numId w:val="25"/>
              </w:numPr>
              <w:spacing w:after="0"/>
              <w:textAlignment w:val="auto"/>
              <w:rPr>
                <w:bCs/>
              </w:rPr>
            </w:pPr>
            <w:r>
              <w:rPr>
                <w:rFonts w:eastAsia="Batang"/>
                <w:szCs w:val="24"/>
                <w:lang w:eastAsia="x-none"/>
              </w:rPr>
              <w:t>Specify necessary RAN4 core requirements for LCM procedures including performance monitoring.</w:t>
            </w:r>
          </w:p>
          <w:p w14:paraId="11C21CFF" w14:textId="3D0E6858" w:rsidR="00F478E1" w:rsidRDefault="00F478E1" w:rsidP="00F478E1">
            <w:pPr>
              <w:pStyle w:val="Comments"/>
              <w:rPr>
                <w:rFonts w:ascii="Times New Roman" w:hAnsi="Times New Roman"/>
                <w:i w:val="0"/>
                <w:iCs/>
                <w:sz w:val="22"/>
                <w:szCs w:val="22"/>
                <w:lang w:val="en-US"/>
              </w:rPr>
            </w:pPr>
          </w:p>
        </w:tc>
      </w:tr>
    </w:tbl>
    <w:p w14:paraId="4ADDDC78" w14:textId="77777777" w:rsidR="00F478E1" w:rsidRDefault="00F478E1" w:rsidP="000C1ADE">
      <w:pPr>
        <w:pStyle w:val="Comments"/>
        <w:rPr>
          <w:rFonts w:ascii="Times New Roman" w:hAnsi="Times New Roman"/>
          <w:i w:val="0"/>
          <w:iCs/>
          <w:sz w:val="22"/>
          <w:szCs w:val="22"/>
          <w:lang w:val="en-US"/>
        </w:rPr>
      </w:pPr>
    </w:p>
    <w:p w14:paraId="00E2EB5B" w14:textId="0B6E3369" w:rsidR="000C1ADE" w:rsidRPr="00D3246E" w:rsidRDefault="00FD6CFB" w:rsidP="000C1ADE">
      <w:pPr>
        <w:jc w:val="both"/>
        <w:rPr>
          <w:rFonts w:eastAsia="SimSun"/>
          <w:iCs/>
          <w:lang w:val="en-US"/>
        </w:rPr>
      </w:pPr>
      <w:r>
        <w:rPr>
          <w:rFonts w:eastAsia="SimSun"/>
          <w:iCs/>
          <w:lang w:val="en-US"/>
        </w:rPr>
        <w:t xml:space="preserve">In this contribution we provide our views on model inference, model monitoring and model </w:t>
      </w:r>
      <w:r w:rsidR="00DE105C">
        <w:rPr>
          <w:rFonts w:eastAsia="SimSun"/>
          <w:iCs/>
          <w:lang w:val="en-US"/>
        </w:rPr>
        <w:t>update for both beam management and positioning use cases</w:t>
      </w:r>
      <w:r w:rsidR="0067423C">
        <w:rPr>
          <w:rFonts w:eastAsia="SimSun"/>
          <w:iCs/>
          <w:lang w:val="en-US"/>
        </w:rPr>
        <w:t xml:space="preserve"> for UE side model</w:t>
      </w:r>
      <w:r>
        <w:rPr>
          <w:rFonts w:eastAsia="SimSun"/>
          <w:iCs/>
          <w:lang w:val="en-US"/>
        </w:rPr>
        <w:t>.</w:t>
      </w:r>
    </w:p>
    <w:p w14:paraId="12B9F588" w14:textId="165EFC14" w:rsidR="002B5FB9" w:rsidRPr="008D76E7" w:rsidRDefault="00EA6925" w:rsidP="008D76E7">
      <w:pPr>
        <w:pStyle w:val="Heading1"/>
        <w:numPr>
          <w:ilvl w:val="0"/>
          <w:numId w:val="28"/>
        </w:numPr>
        <w:tabs>
          <w:tab w:val="clear" w:pos="432"/>
        </w:tabs>
        <w:rPr>
          <w:rFonts w:eastAsia="Arial"/>
          <w:noProof/>
        </w:rPr>
      </w:pPr>
      <w:r w:rsidRPr="008D76E7">
        <w:rPr>
          <w:rFonts w:eastAsia="Arial"/>
          <w:noProof/>
        </w:rPr>
        <w:t>Discussion</w:t>
      </w:r>
    </w:p>
    <w:p w14:paraId="39453E46" w14:textId="2C068350" w:rsidR="009669BE" w:rsidRDefault="002959D8" w:rsidP="002959D8">
      <w:pPr>
        <w:pStyle w:val="Heading2"/>
        <w:rPr>
          <w:rFonts w:eastAsiaTheme="minorEastAsia"/>
          <w:lang w:eastAsia="zh-CN"/>
        </w:rPr>
      </w:pPr>
      <w:r>
        <w:rPr>
          <w:rFonts w:eastAsiaTheme="minorEastAsia"/>
          <w:lang w:eastAsia="zh-CN"/>
        </w:rPr>
        <w:t xml:space="preserve">2.1 </w:t>
      </w:r>
      <w:r w:rsidR="009669BE" w:rsidRPr="009567CB">
        <w:rPr>
          <w:lang w:eastAsia="zh-CN"/>
        </w:rPr>
        <w:t xml:space="preserve">AI/ML </w:t>
      </w:r>
      <w:r w:rsidR="009669BE">
        <w:rPr>
          <w:lang w:eastAsia="zh-CN"/>
        </w:rPr>
        <w:t>model inference</w:t>
      </w:r>
      <w:r w:rsidR="00D735AC">
        <w:rPr>
          <w:lang w:eastAsia="zh-CN"/>
        </w:rPr>
        <w:t xml:space="preserve"> – beam management</w:t>
      </w:r>
      <w:r w:rsidR="009669BE">
        <w:rPr>
          <w:rFonts w:eastAsiaTheme="minorEastAsia"/>
          <w:lang w:eastAsia="zh-CN"/>
        </w:rPr>
        <w:t xml:space="preserve"> </w:t>
      </w:r>
    </w:p>
    <w:p w14:paraId="34900268" w14:textId="173B982B" w:rsidR="009669BE" w:rsidRDefault="009669BE" w:rsidP="002959D8">
      <w:pPr>
        <w:spacing w:before="80" w:after="80"/>
        <w:rPr>
          <w:lang w:eastAsia="zh-CN"/>
        </w:rPr>
      </w:pPr>
      <w:r>
        <w:rPr>
          <w:rFonts w:eastAsia="MS Mincho"/>
        </w:rPr>
        <w:t xml:space="preserve"> </w:t>
      </w:r>
      <w:r>
        <w:rPr>
          <w:lang w:eastAsia="zh-CN"/>
        </w:rPr>
        <w:t>For the content in the reporting of inference results, following agreement was made in last RAN1 meeting.</w:t>
      </w:r>
    </w:p>
    <w:tbl>
      <w:tblPr>
        <w:tblStyle w:val="TableGrid"/>
        <w:tblW w:w="0" w:type="auto"/>
        <w:tblLook w:val="04A0" w:firstRow="1" w:lastRow="0" w:firstColumn="1" w:lastColumn="0" w:noHBand="0" w:noVBand="1"/>
      </w:tblPr>
      <w:tblGrid>
        <w:gridCol w:w="9307"/>
      </w:tblGrid>
      <w:tr w:rsidR="009669BE" w14:paraId="7A584087" w14:textId="77777777" w:rsidTr="00FF537E">
        <w:tc>
          <w:tcPr>
            <w:tcW w:w="9307" w:type="dxa"/>
          </w:tcPr>
          <w:p w14:paraId="13B92C79" w14:textId="77777777" w:rsidR="009669BE" w:rsidRDefault="009669BE" w:rsidP="00FF537E">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41EBD328" w14:textId="77777777" w:rsidR="009669BE" w:rsidRPr="00FF537E" w:rsidRDefault="009669BE" w:rsidP="00FF537E">
            <w:pPr>
              <w:rPr>
                <w:lang w:eastAsia="zh-CN"/>
              </w:rPr>
            </w:pPr>
            <w:r w:rsidRPr="00FF537E">
              <w:rPr>
                <w:lang w:eastAsia="zh-CN"/>
              </w:rPr>
              <w:t xml:space="preserve">For UE-sided model, at least for BM-Case1, for content in the report of inference results, support </w:t>
            </w:r>
          </w:p>
          <w:p w14:paraId="0F107E06" w14:textId="77777777" w:rsidR="009669BE" w:rsidRPr="0003622A" w:rsidRDefault="009669BE" w:rsidP="009669BE">
            <w:pPr>
              <w:pStyle w:val="ListParagraph"/>
              <w:widowControl w:val="0"/>
              <w:numPr>
                <w:ilvl w:val="0"/>
                <w:numId w:val="21"/>
              </w:numPr>
              <w:spacing w:after="180" w:line="240" w:lineRule="auto"/>
              <w:contextualSpacing w:val="0"/>
              <w:rPr>
                <w:rFonts w:ascii="Times New Roman" w:eastAsia="Times New Roman" w:hAnsi="Times New Roman"/>
                <w:sz w:val="20"/>
                <w:szCs w:val="20"/>
              </w:rPr>
            </w:pPr>
            <w:r w:rsidRPr="0003622A">
              <w:rPr>
                <w:rFonts w:ascii="Times New Roman" w:eastAsia="Times New Roman" w:hAnsi="Times New Roman"/>
                <w:sz w:val="20"/>
                <w:szCs w:val="20"/>
              </w:rPr>
              <w:t>Opt 1: Beam information on predicted Top K beam(s) among a set of beams</w:t>
            </w:r>
          </w:p>
          <w:p w14:paraId="06BF7384" w14:textId="77777777" w:rsidR="009669BE" w:rsidRPr="0003622A" w:rsidRDefault="009669BE" w:rsidP="009669BE">
            <w:pPr>
              <w:pStyle w:val="ListParagraph"/>
              <w:widowControl w:val="0"/>
              <w:numPr>
                <w:ilvl w:val="0"/>
                <w:numId w:val="21"/>
              </w:numPr>
              <w:spacing w:after="180" w:line="240" w:lineRule="auto"/>
              <w:contextualSpacing w:val="0"/>
              <w:rPr>
                <w:rFonts w:ascii="Times New Roman" w:eastAsia="Times New Roman" w:hAnsi="Times New Roman"/>
                <w:sz w:val="20"/>
                <w:szCs w:val="20"/>
              </w:rPr>
            </w:pPr>
            <w:r w:rsidRPr="0003622A">
              <w:rPr>
                <w:rFonts w:ascii="Times New Roman" w:eastAsia="Times New Roman" w:hAnsi="Times New Roman"/>
                <w:sz w:val="20"/>
                <w:szCs w:val="20"/>
              </w:rPr>
              <w:t>Opt 2: Beam information on predicted Top K beam(s) among a set of beams and RSRP of predicted Top K beam(s) among a set of beams</w:t>
            </w:r>
          </w:p>
          <w:p w14:paraId="79BF3F6E" w14:textId="77777777" w:rsidR="009669BE" w:rsidRPr="0003622A" w:rsidRDefault="009669BE" w:rsidP="009669BE">
            <w:pPr>
              <w:pStyle w:val="ListParagraph"/>
              <w:widowControl w:val="0"/>
              <w:numPr>
                <w:ilvl w:val="0"/>
                <w:numId w:val="21"/>
              </w:numPr>
              <w:spacing w:after="180" w:line="240" w:lineRule="auto"/>
              <w:contextualSpacing w:val="0"/>
              <w:rPr>
                <w:rFonts w:ascii="Times New Roman" w:eastAsia="Times New Roman" w:hAnsi="Times New Roman"/>
                <w:sz w:val="20"/>
                <w:szCs w:val="20"/>
              </w:rPr>
            </w:pPr>
            <w:r w:rsidRPr="0003622A">
              <w:rPr>
                <w:rFonts w:ascii="Times New Roman" w:eastAsia="Times New Roman" w:hAnsi="Times New Roman"/>
                <w:sz w:val="20"/>
                <w:szCs w:val="20"/>
              </w:rPr>
              <w:t>At least K=1 and more, FFS on max value</w:t>
            </w:r>
          </w:p>
          <w:p w14:paraId="38F14CCE" w14:textId="77777777" w:rsidR="009669BE" w:rsidRPr="0003622A" w:rsidRDefault="009669BE" w:rsidP="009669BE">
            <w:pPr>
              <w:pStyle w:val="ListParagraph"/>
              <w:widowControl w:val="0"/>
              <w:numPr>
                <w:ilvl w:val="0"/>
                <w:numId w:val="21"/>
              </w:numPr>
              <w:spacing w:after="180" w:line="240" w:lineRule="auto"/>
              <w:contextualSpacing w:val="0"/>
              <w:rPr>
                <w:rFonts w:ascii="Times New Roman" w:eastAsia="Times New Roman" w:hAnsi="Times New Roman"/>
                <w:sz w:val="20"/>
                <w:szCs w:val="20"/>
              </w:rPr>
            </w:pPr>
            <w:r w:rsidRPr="0003622A">
              <w:rPr>
                <w:rFonts w:ascii="Times New Roman" w:eastAsia="Times New Roman" w:hAnsi="Times New Roman"/>
                <w:sz w:val="20"/>
                <w:szCs w:val="20"/>
              </w:rPr>
              <w:t xml:space="preserve">FFS on beam information </w:t>
            </w:r>
          </w:p>
          <w:p w14:paraId="1C1C5FC4" w14:textId="77777777" w:rsidR="009669BE" w:rsidRPr="0003622A" w:rsidRDefault="009669BE" w:rsidP="009669BE">
            <w:pPr>
              <w:pStyle w:val="ListParagraph"/>
              <w:widowControl w:val="0"/>
              <w:numPr>
                <w:ilvl w:val="0"/>
                <w:numId w:val="21"/>
              </w:numPr>
              <w:spacing w:after="180" w:line="240" w:lineRule="auto"/>
              <w:contextualSpacing w:val="0"/>
              <w:rPr>
                <w:rFonts w:ascii="Times New Roman" w:eastAsia="Times New Roman" w:hAnsi="Times New Roman"/>
                <w:sz w:val="20"/>
                <w:szCs w:val="20"/>
              </w:rPr>
            </w:pPr>
            <w:r w:rsidRPr="0003622A">
              <w:rPr>
                <w:rFonts w:ascii="Times New Roman" w:eastAsia="Times New Roman" w:hAnsi="Times New Roman"/>
                <w:sz w:val="20"/>
                <w:szCs w:val="20"/>
              </w:rPr>
              <w:t>FFS on the definition of predicted Top K beam(s)</w:t>
            </w:r>
          </w:p>
          <w:p w14:paraId="0792AF62" w14:textId="77777777" w:rsidR="009669BE" w:rsidRPr="0003622A" w:rsidRDefault="009669BE" w:rsidP="009669BE">
            <w:pPr>
              <w:pStyle w:val="ListParagraph"/>
              <w:widowControl w:val="0"/>
              <w:numPr>
                <w:ilvl w:val="0"/>
                <w:numId w:val="21"/>
              </w:numPr>
              <w:spacing w:after="180" w:line="240" w:lineRule="auto"/>
              <w:contextualSpacing w:val="0"/>
              <w:rPr>
                <w:rFonts w:ascii="Times New Roman" w:eastAsia="Times New Roman" w:hAnsi="Times New Roman"/>
                <w:sz w:val="20"/>
                <w:szCs w:val="20"/>
              </w:rPr>
            </w:pPr>
            <w:r w:rsidRPr="0003622A">
              <w:rPr>
                <w:rFonts w:ascii="Times New Roman" w:eastAsia="Times New Roman" w:hAnsi="Times New Roman"/>
                <w:sz w:val="20"/>
                <w:szCs w:val="20"/>
              </w:rPr>
              <w:t>FFS on definition of reported RSRP when applicable</w:t>
            </w:r>
          </w:p>
          <w:p w14:paraId="215EF987" w14:textId="77777777" w:rsidR="009669BE" w:rsidRPr="0003622A" w:rsidRDefault="009669BE" w:rsidP="009669BE">
            <w:pPr>
              <w:pStyle w:val="ListParagraph"/>
              <w:widowControl w:val="0"/>
              <w:numPr>
                <w:ilvl w:val="0"/>
                <w:numId w:val="21"/>
              </w:numPr>
              <w:spacing w:after="180" w:line="240" w:lineRule="auto"/>
              <w:contextualSpacing w:val="0"/>
              <w:rPr>
                <w:rFonts w:ascii="Times New Roman" w:eastAsia="Times New Roman" w:hAnsi="Times New Roman"/>
                <w:sz w:val="20"/>
                <w:szCs w:val="20"/>
              </w:rPr>
            </w:pPr>
            <w:r w:rsidRPr="0003622A">
              <w:rPr>
                <w:rFonts w:ascii="Times New Roman" w:eastAsia="Times New Roman" w:hAnsi="Times New Roman"/>
                <w:sz w:val="20"/>
                <w:szCs w:val="20"/>
              </w:rPr>
              <w:t xml:space="preserve">FFS on other information in the report with potential down selection among the following options </w:t>
            </w:r>
          </w:p>
          <w:p w14:paraId="539768FD" w14:textId="77777777" w:rsidR="009669BE" w:rsidRPr="0003622A" w:rsidRDefault="009669BE" w:rsidP="009669BE">
            <w:pPr>
              <w:pStyle w:val="ListParagraph"/>
              <w:widowControl w:val="0"/>
              <w:numPr>
                <w:ilvl w:val="0"/>
                <w:numId w:val="20"/>
              </w:numPr>
              <w:spacing w:after="180" w:line="240" w:lineRule="auto"/>
              <w:ind w:left="1080"/>
              <w:contextualSpacing w:val="0"/>
              <w:rPr>
                <w:rFonts w:ascii="Times New Roman" w:eastAsia="Times New Roman" w:hAnsi="Times New Roman"/>
                <w:sz w:val="20"/>
                <w:szCs w:val="20"/>
              </w:rPr>
            </w:pPr>
            <w:r w:rsidRPr="0003622A">
              <w:rPr>
                <w:rFonts w:ascii="Times New Roman" w:eastAsia="Times New Roman" w:hAnsi="Times New Roman"/>
                <w:sz w:val="20"/>
                <w:szCs w:val="20"/>
              </w:rPr>
              <w:t xml:space="preserve">Opt 3: </w:t>
            </w:r>
            <w:r w:rsidRPr="0003622A">
              <w:rPr>
                <w:rFonts w:ascii="Times New Roman" w:hAnsi="Times New Roman"/>
                <w:sz w:val="20"/>
                <w:szCs w:val="20"/>
              </w:rPr>
              <w:t xml:space="preserve">Beam information on predicted Top K beam(s) among a set of beams and </w:t>
            </w:r>
            <w:r w:rsidRPr="0003622A">
              <w:rPr>
                <w:rFonts w:ascii="Times New Roman" w:eastAsia="Times New Roman" w:hAnsi="Times New Roman"/>
                <w:sz w:val="20"/>
                <w:szCs w:val="20"/>
              </w:rPr>
              <w:t>probability</w:t>
            </w:r>
            <w:r w:rsidRPr="0003622A">
              <w:rPr>
                <w:rFonts w:ascii="Times New Roman" w:eastAsia="Times New Roman" w:hAnsi="Times New Roman"/>
                <w:color w:val="FF0000"/>
                <w:sz w:val="20"/>
                <w:szCs w:val="20"/>
              </w:rPr>
              <w:t xml:space="preserve"> </w:t>
            </w:r>
            <w:r w:rsidRPr="0003622A">
              <w:rPr>
                <w:rFonts w:ascii="Times New Roman" w:eastAsia="Times New Roman" w:hAnsi="Times New Roman"/>
                <w:sz w:val="20"/>
                <w:szCs w:val="20"/>
              </w:rPr>
              <w:t>information of predicted Top K beam(s) among a set of beams</w:t>
            </w:r>
          </w:p>
          <w:p w14:paraId="72A38D8B" w14:textId="77777777" w:rsidR="009669BE" w:rsidRPr="0003622A" w:rsidRDefault="009669BE" w:rsidP="009669BE">
            <w:pPr>
              <w:pStyle w:val="ListParagraph"/>
              <w:widowControl w:val="0"/>
              <w:numPr>
                <w:ilvl w:val="1"/>
                <w:numId w:val="20"/>
              </w:numPr>
              <w:spacing w:after="180" w:line="240" w:lineRule="auto"/>
              <w:ind w:left="1800"/>
              <w:contextualSpacing w:val="0"/>
              <w:rPr>
                <w:rFonts w:ascii="Times New Roman" w:eastAsia="Times New Roman" w:hAnsi="Times New Roman"/>
                <w:sz w:val="20"/>
                <w:szCs w:val="20"/>
              </w:rPr>
            </w:pPr>
            <w:r w:rsidRPr="0003622A">
              <w:rPr>
                <w:rFonts w:ascii="Times New Roman" w:eastAsia="Times New Roman" w:hAnsi="Times New Roman"/>
                <w:sz w:val="20"/>
                <w:szCs w:val="20"/>
              </w:rPr>
              <w:t>FFS on the quantization method of probability</w:t>
            </w:r>
            <w:r w:rsidRPr="0003622A">
              <w:rPr>
                <w:rFonts w:ascii="Times New Roman" w:eastAsia="Times New Roman" w:hAnsi="Times New Roman"/>
                <w:color w:val="FF0000"/>
                <w:sz w:val="20"/>
                <w:szCs w:val="20"/>
              </w:rPr>
              <w:t xml:space="preserve"> </w:t>
            </w:r>
            <w:r w:rsidRPr="0003622A">
              <w:rPr>
                <w:rFonts w:ascii="Times New Roman" w:eastAsia="Times New Roman" w:hAnsi="Times New Roman"/>
                <w:sz w:val="20"/>
                <w:szCs w:val="20"/>
              </w:rPr>
              <w:t>information</w:t>
            </w:r>
          </w:p>
          <w:p w14:paraId="077A1352" w14:textId="77777777" w:rsidR="009669BE" w:rsidRPr="0003622A" w:rsidRDefault="009669BE" w:rsidP="009669BE">
            <w:pPr>
              <w:pStyle w:val="ListParagraph"/>
              <w:widowControl w:val="0"/>
              <w:numPr>
                <w:ilvl w:val="1"/>
                <w:numId w:val="20"/>
              </w:numPr>
              <w:spacing w:after="180" w:line="240" w:lineRule="auto"/>
              <w:ind w:left="1800"/>
              <w:contextualSpacing w:val="0"/>
              <w:rPr>
                <w:rFonts w:ascii="Times New Roman" w:eastAsia="Times New Roman" w:hAnsi="Times New Roman"/>
                <w:sz w:val="20"/>
                <w:szCs w:val="20"/>
              </w:rPr>
            </w:pPr>
            <w:r w:rsidRPr="0003622A">
              <w:rPr>
                <w:rFonts w:ascii="Times New Roman" w:eastAsia="Times New Roman" w:hAnsi="Times New Roman"/>
                <w:sz w:val="20"/>
                <w:szCs w:val="20"/>
              </w:rPr>
              <w:t>Probability information is the probability of the beam to be the Top 1 or Top K beam</w:t>
            </w:r>
          </w:p>
          <w:p w14:paraId="7143F426" w14:textId="77777777" w:rsidR="009669BE" w:rsidRPr="0003622A" w:rsidRDefault="009669BE" w:rsidP="009669BE">
            <w:pPr>
              <w:pStyle w:val="ListParagraph"/>
              <w:widowControl w:val="0"/>
              <w:numPr>
                <w:ilvl w:val="0"/>
                <w:numId w:val="20"/>
              </w:numPr>
              <w:spacing w:after="180" w:line="240" w:lineRule="auto"/>
              <w:ind w:left="1080"/>
              <w:contextualSpacing w:val="0"/>
              <w:rPr>
                <w:rFonts w:ascii="Times New Roman" w:eastAsia="Times New Roman" w:hAnsi="Times New Roman"/>
                <w:sz w:val="20"/>
                <w:szCs w:val="20"/>
              </w:rPr>
            </w:pPr>
            <w:r w:rsidRPr="0003622A">
              <w:rPr>
                <w:rFonts w:ascii="Times New Roman" w:eastAsia="Times New Roman" w:hAnsi="Times New Roman"/>
                <w:sz w:val="20"/>
                <w:szCs w:val="20"/>
              </w:rPr>
              <w:t xml:space="preserve">Opt 4: </w:t>
            </w:r>
            <w:r w:rsidRPr="0003622A">
              <w:rPr>
                <w:rFonts w:ascii="Times New Roman" w:hAnsi="Times New Roman"/>
                <w:sz w:val="20"/>
                <w:szCs w:val="20"/>
              </w:rPr>
              <w:t xml:space="preserve">Beam information on predicted Top K beam(s) among a set of beams, </w:t>
            </w:r>
            <w:r w:rsidRPr="0003622A">
              <w:rPr>
                <w:rFonts w:ascii="Times New Roman" w:eastAsia="Times New Roman" w:hAnsi="Times New Roman"/>
                <w:sz w:val="20"/>
                <w:szCs w:val="20"/>
              </w:rPr>
              <w:t>RSRP of predicted Top K beam(s) among a set of beams, and confidence information of the RSRP</w:t>
            </w:r>
          </w:p>
          <w:p w14:paraId="56FA3AF5" w14:textId="77777777" w:rsidR="009669BE" w:rsidRPr="0003622A" w:rsidRDefault="009669BE" w:rsidP="009669BE">
            <w:pPr>
              <w:pStyle w:val="ListParagraph"/>
              <w:widowControl w:val="0"/>
              <w:numPr>
                <w:ilvl w:val="1"/>
                <w:numId w:val="20"/>
              </w:numPr>
              <w:spacing w:after="180" w:line="240" w:lineRule="auto"/>
              <w:ind w:left="1800"/>
              <w:contextualSpacing w:val="0"/>
              <w:rPr>
                <w:rFonts w:ascii="Times New Roman" w:eastAsia="Times New Roman" w:hAnsi="Times New Roman"/>
                <w:sz w:val="20"/>
                <w:szCs w:val="20"/>
              </w:rPr>
            </w:pPr>
            <w:r w:rsidRPr="0003622A">
              <w:rPr>
                <w:rFonts w:ascii="Times New Roman" w:eastAsia="Times New Roman" w:hAnsi="Times New Roman"/>
                <w:sz w:val="20"/>
                <w:szCs w:val="20"/>
              </w:rPr>
              <w:t xml:space="preserve">FFS on definition of reported RSRP </w:t>
            </w:r>
          </w:p>
          <w:p w14:paraId="58B4AB3C" w14:textId="77777777" w:rsidR="009669BE" w:rsidRPr="0003622A" w:rsidRDefault="009669BE" w:rsidP="009669BE">
            <w:pPr>
              <w:pStyle w:val="ListParagraph"/>
              <w:widowControl w:val="0"/>
              <w:numPr>
                <w:ilvl w:val="1"/>
                <w:numId w:val="20"/>
              </w:numPr>
              <w:spacing w:after="180" w:line="240" w:lineRule="auto"/>
              <w:ind w:left="1800"/>
              <w:contextualSpacing w:val="0"/>
              <w:rPr>
                <w:rFonts w:ascii="Times New Roman" w:eastAsia="Times New Roman" w:hAnsi="Times New Roman"/>
                <w:sz w:val="20"/>
                <w:szCs w:val="20"/>
              </w:rPr>
            </w:pPr>
            <w:r w:rsidRPr="0003622A">
              <w:rPr>
                <w:rFonts w:ascii="Times New Roman" w:eastAsia="Times New Roman" w:hAnsi="Times New Roman"/>
                <w:sz w:val="20"/>
                <w:szCs w:val="20"/>
              </w:rPr>
              <w:t>FFS on the definition and quantization method of confidence information</w:t>
            </w:r>
          </w:p>
          <w:p w14:paraId="2619FBA8" w14:textId="77777777" w:rsidR="009669BE" w:rsidRPr="0003622A" w:rsidRDefault="009669BE" w:rsidP="009669BE">
            <w:pPr>
              <w:pStyle w:val="ListParagraph"/>
              <w:widowControl w:val="0"/>
              <w:numPr>
                <w:ilvl w:val="0"/>
                <w:numId w:val="20"/>
              </w:numPr>
              <w:spacing w:after="180" w:line="240" w:lineRule="auto"/>
              <w:ind w:left="1080"/>
              <w:contextualSpacing w:val="0"/>
              <w:rPr>
                <w:rFonts w:ascii="Times New Roman" w:eastAsia="Times New Roman" w:hAnsi="Times New Roman"/>
                <w:sz w:val="20"/>
                <w:szCs w:val="20"/>
              </w:rPr>
            </w:pPr>
            <w:r w:rsidRPr="0003622A">
              <w:rPr>
                <w:rFonts w:ascii="Times New Roman" w:eastAsia="Times New Roman" w:hAnsi="Times New Roman"/>
                <w:sz w:val="20"/>
                <w:szCs w:val="20"/>
              </w:rPr>
              <w:t>Other options are not precluded.</w:t>
            </w:r>
          </w:p>
          <w:p w14:paraId="4DD83439" w14:textId="77777777" w:rsidR="009669BE" w:rsidRDefault="009669BE" w:rsidP="00FF537E">
            <w:pPr>
              <w:rPr>
                <w:lang w:eastAsia="zh-CN"/>
              </w:rPr>
            </w:pPr>
            <w:r w:rsidRPr="00FF537E">
              <w:rPr>
                <w:lang w:eastAsia="zh-CN"/>
              </w:rPr>
              <w:t>where the set of beams is Set A, i.e., the beams for UE prediction.</w:t>
            </w:r>
          </w:p>
        </w:tc>
      </w:tr>
    </w:tbl>
    <w:p w14:paraId="33B692ED" w14:textId="77777777" w:rsidR="00DE7CE8" w:rsidRDefault="00DE7CE8" w:rsidP="0021288B">
      <w:pPr>
        <w:rPr>
          <w:lang w:eastAsia="zh-CN"/>
        </w:rPr>
      </w:pPr>
    </w:p>
    <w:p w14:paraId="6E7A1AB8" w14:textId="69927C47" w:rsidR="0021288B" w:rsidRPr="00DE7CE8" w:rsidRDefault="009669BE" w:rsidP="0003622A">
      <w:pPr>
        <w:jc w:val="both"/>
        <w:rPr>
          <w:lang w:eastAsia="zh-CN"/>
        </w:rPr>
      </w:pPr>
      <w:r w:rsidRPr="00DE7CE8">
        <w:rPr>
          <w:lang w:eastAsia="zh-CN"/>
        </w:rPr>
        <w:t>Considering the beam information, it is essential to include at least the predicted beam index or beam ID</w:t>
      </w:r>
      <w:r w:rsidR="007707C9" w:rsidRPr="00DE7CE8">
        <w:rPr>
          <w:lang w:eastAsia="zh-CN"/>
        </w:rPr>
        <w:t xml:space="preserve"> along with measurement results</w:t>
      </w:r>
      <w:r w:rsidRPr="00DE7CE8">
        <w:rPr>
          <w:lang w:eastAsia="zh-CN"/>
        </w:rPr>
        <w:t>. For the UE-side model, when reporting the predicted beam index/ID, it is also crucial to investigate how to report the predicted beams that are not in Set B. Regarding option 3 and option 4, providing the probability information of predicted Top K beams among a set of beams can assist the NW in selecting the optimal beam(s) based on the UE reporting. For option 4 a clear definition of the confidence information associated with the RSRP</w:t>
      </w:r>
      <w:r w:rsidR="00FD6CFB" w:rsidRPr="00DE7CE8">
        <w:rPr>
          <w:lang w:eastAsia="zh-CN"/>
        </w:rPr>
        <w:t xml:space="preserve"> is needed</w:t>
      </w:r>
      <w:r w:rsidRPr="00DE7CE8">
        <w:rPr>
          <w:lang w:eastAsia="zh-CN"/>
        </w:rPr>
        <w:t xml:space="preserve">. </w:t>
      </w:r>
    </w:p>
    <w:p w14:paraId="03F7EB5B" w14:textId="14A1E4FB" w:rsidR="005529BF" w:rsidRPr="00DE7CE8" w:rsidRDefault="005529BF" w:rsidP="0003622A">
      <w:pPr>
        <w:jc w:val="both"/>
        <w:rPr>
          <w:lang w:eastAsia="zh-CN"/>
        </w:rPr>
      </w:pPr>
      <w:r w:rsidRPr="00DE7CE8">
        <w:rPr>
          <w:lang w:eastAsia="zh-CN"/>
        </w:rPr>
        <w:t>Option 2 seems to be aligned with the measurement model as specified in 38.300</w:t>
      </w:r>
      <w:r w:rsidR="000C2180" w:rsidRPr="00DE7CE8">
        <w:rPr>
          <w:lang w:eastAsia="zh-CN"/>
        </w:rPr>
        <w:t xml:space="preserve"> </w:t>
      </w:r>
      <w:r w:rsidR="003646B7">
        <w:rPr>
          <w:lang w:eastAsia="zh-CN"/>
        </w:rPr>
        <w:t xml:space="preserve">and figure 1 below </w:t>
      </w:r>
      <w:r w:rsidR="000C2180" w:rsidRPr="00DE7CE8">
        <w:rPr>
          <w:lang w:eastAsia="zh-CN"/>
        </w:rPr>
        <w:t>whereby both number of good beams along with measurement results and overall evaluation of reporting criteria is provided. This model includes neighbour cell measurements whereas beam measurements are limited to serving cell only:</w:t>
      </w:r>
    </w:p>
    <w:p w14:paraId="1F9A80B8" w14:textId="77777777" w:rsidR="00EA2578" w:rsidRDefault="000C2180" w:rsidP="0003622A">
      <w:pPr>
        <w:keepNext/>
        <w:jc w:val="center"/>
      </w:pPr>
      <w:r w:rsidRPr="00DE7CE8">
        <w:rPr>
          <w:noProof/>
          <w:lang w:eastAsia="zh-CN"/>
        </w:rPr>
        <w:lastRenderedPageBreak/>
        <w:drawing>
          <wp:inline distT="0" distB="0" distL="0" distR="0" wp14:anchorId="3AEC66EF" wp14:editId="2531C68D">
            <wp:extent cx="4840219" cy="23832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614" cy="2400705"/>
                    </a:xfrm>
                    <a:prstGeom prst="rect">
                      <a:avLst/>
                    </a:prstGeom>
                    <a:noFill/>
                  </pic:spPr>
                </pic:pic>
              </a:graphicData>
            </a:graphic>
          </wp:inline>
        </w:drawing>
      </w:r>
    </w:p>
    <w:p w14:paraId="0B4B0044" w14:textId="49839CFF" w:rsidR="000C2180" w:rsidRPr="00DE7CE8" w:rsidRDefault="00EA2578" w:rsidP="0003622A">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646B7">
        <w:t xml:space="preserve">measurement model </w:t>
      </w:r>
      <w:r w:rsidR="00BC2ADD">
        <w:t>from 38.300</w:t>
      </w:r>
    </w:p>
    <w:p w14:paraId="12D244E6" w14:textId="77777777" w:rsidR="000C2180" w:rsidRPr="00DE7CE8" w:rsidRDefault="000C2180" w:rsidP="0021288B">
      <w:pPr>
        <w:rPr>
          <w:lang w:eastAsia="zh-CN"/>
        </w:rPr>
      </w:pPr>
    </w:p>
    <w:p w14:paraId="28244268" w14:textId="18EB2518" w:rsidR="009669BE" w:rsidRPr="00DE7CE8" w:rsidRDefault="0021288B" w:rsidP="0021288B">
      <w:pPr>
        <w:rPr>
          <w:rFonts w:eastAsia="MS Gothic"/>
          <w:b/>
          <w:bCs/>
        </w:rPr>
      </w:pPr>
      <w:r w:rsidRPr="00DE7CE8">
        <w:rPr>
          <w:b/>
          <w:bCs/>
          <w:lang w:eastAsia="zh-CN"/>
        </w:rPr>
        <w:t>Observation</w:t>
      </w:r>
      <w:r w:rsidR="00C77DEF" w:rsidRPr="00DE7CE8">
        <w:rPr>
          <w:b/>
          <w:bCs/>
          <w:lang w:eastAsia="zh-CN"/>
        </w:rPr>
        <w:t xml:space="preserve"> 1</w:t>
      </w:r>
      <w:r w:rsidRPr="00DE7CE8">
        <w:rPr>
          <w:b/>
          <w:bCs/>
          <w:lang w:eastAsia="zh-CN"/>
        </w:rPr>
        <w:t xml:space="preserve">: </w:t>
      </w:r>
      <w:r w:rsidR="00F478E1" w:rsidRPr="00DE7CE8">
        <w:rPr>
          <w:rFonts w:eastAsia="MS Gothic"/>
          <w:b/>
          <w:bCs/>
        </w:rPr>
        <w:t xml:space="preserve">Option 2 seems to </w:t>
      </w:r>
      <w:r w:rsidR="00280CF3" w:rsidRPr="00DE7CE8">
        <w:rPr>
          <w:rFonts w:eastAsia="MS Gothic"/>
          <w:b/>
          <w:bCs/>
        </w:rPr>
        <w:t>have</w:t>
      </w:r>
      <w:r w:rsidR="00F478E1" w:rsidRPr="00DE7CE8">
        <w:rPr>
          <w:rFonts w:eastAsia="MS Gothic"/>
          <w:b/>
          <w:bCs/>
        </w:rPr>
        <w:t xml:space="preserve"> </w:t>
      </w:r>
      <w:r w:rsidR="00C77DEF" w:rsidRPr="00DE7CE8">
        <w:rPr>
          <w:rFonts w:eastAsia="MS Gothic"/>
          <w:b/>
          <w:bCs/>
        </w:rPr>
        <w:t xml:space="preserve">a </w:t>
      </w:r>
      <w:r w:rsidR="00F478E1" w:rsidRPr="00DE7CE8">
        <w:rPr>
          <w:rFonts w:eastAsia="MS Gothic"/>
          <w:b/>
          <w:bCs/>
        </w:rPr>
        <w:t xml:space="preserve">good overlap with </w:t>
      </w:r>
      <w:r w:rsidR="00280CF3" w:rsidRPr="00DE7CE8">
        <w:rPr>
          <w:rFonts w:eastAsia="MS Gothic"/>
          <w:b/>
          <w:bCs/>
        </w:rPr>
        <w:t xml:space="preserve">the </w:t>
      </w:r>
      <w:r w:rsidR="00F478E1" w:rsidRPr="00DE7CE8">
        <w:rPr>
          <w:rFonts w:eastAsia="MS Gothic"/>
          <w:b/>
          <w:bCs/>
        </w:rPr>
        <w:t>measurement framework for mobility</w:t>
      </w:r>
      <w:r w:rsidR="00280CF3" w:rsidRPr="00DE7CE8">
        <w:rPr>
          <w:rFonts w:eastAsia="MS Gothic"/>
          <w:b/>
          <w:bCs/>
        </w:rPr>
        <w:t>;</w:t>
      </w:r>
      <w:r w:rsidR="000C2180" w:rsidRPr="00DE7CE8">
        <w:rPr>
          <w:rFonts w:eastAsia="MS Gothic"/>
          <w:b/>
          <w:bCs/>
        </w:rPr>
        <w:t xml:space="preserve"> except for the difference that mobility involves multiple cells including serving cell </w:t>
      </w:r>
      <w:r w:rsidR="007707C9" w:rsidRPr="00DE7CE8">
        <w:rPr>
          <w:rFonts w:eastAsia="MS Gothic"/>
          <w:b/>
          <w:bCs/>
        </w:rPr>
        <w:t>whereas</w:t>
      </w:r>
      <w:r w:rsidR="000C2180" w:rsidRPr="00DE7CE8">
        <w:rPr>
          <w:rFonts w:eastAsia="MS Gothic"/>
          <w:b/>
          <w:bCs/>
        </w:rPr>
        <w:t xml:space="preserve"> beam management concerns the serving cell</w:t>
      </w:r>
      <w:r w:rsidR="007707C9" w:rsidRPr="00DE7CE8">
        <w:rPr>
          <w:rFonts w:eastAsia="MS Gothic"/>
          <w:b/>
          <w:bCs/>
        </w:rPr>
        <w:t xml:space="preserve"> only</w:t>
      </w:r>
      <w:r w:rsidR="00F478E1" w:rsidRPr="00DE7CE8">
        <w:rPr>
          <w:rFonts w:eastAsia="MS Gothic"/>
          <w:b/>
          <w:bCs/>
        </w:rPr>
        <w:t xml:space="preserve">. The </w:t>
      </w:r>
      <w:r w:rsidR="007707C9" w:rsidRPr="00DE7CE8">
        <w:rPr>
          <w:rFonts w:eastAsia="MS Gothic"/>
          <w:b/>
          <w:bCs/>
        </w:rPr>
        <w:t>main</w:t>
      </w:r>
      <w:r w:rsidR="00F478E1" w:rsidRPr="00DE7CE8">
        <w:rPr>
          <w:rFonts w:eastAsia="MS Gothic"/>
          <w:b/>
          <w:bCs/>
        </w:rPr>
        <w:t xml:space="preserve"> difference between options 3 and 4 is the defin</w:t>
      </w:r>
      <w:r w:rsidR="00C77DEF" w:rsidRPr="00DE7CE8">
        <w:rPr>
          <w:rFonts w:eastAsia="MS Gothic"/>
          <w:b/>
          <w:bCs/>
        </w:rPr>
        <w:t>i</w:t>
      </w:r>
      <w:r w:rsidR="00F478E1" w:rsidRPr="00DE7CE8">
        <w:rPr>
          <w:rFonts w:eastAsia="MS Gothic"/>
          <w:b/>
          <w:bCs/>
        </w:rPr>
        <w:t>tion of probab</w:t>
      </w:r>
      <w:r w:rsidR="00C77DEF" w:rsidRPr="00DE7CE8">
        <w:rPr>
          <w:rFonts w:eastAsia="MS Gothic"/>
          <w:b/>
          <w:bCs/>
        </w:rPr>
        <w:t>i</w:t>
      </w:r>
      <w:r w:rsidR="00F478E1" w:rsidRPr="00DE7CE8">
        <w:rPr>
          <w:rFonts w:eastAsia="MS Gothic"/>
          <w:b/>
          <w:bCs/>
        </w:rPr>
        <w:t>lity and confidence</w:t>
      </w:r>
      <w:r w:rsidR="00C77DEF" w:rsidRPr="00DE7CE8">
        <w:rPr>
          <w:rFonts w:eastAsia="MS Gothic"/>
          <w:b/>
          <w:bCs/>
        </w:rPr>
        <w:t>,</w:t>
      </w:r>
      <w:r w:rsidRPr="00DE7CE8">
        <w:rPr>
          <w:rFonts w:eastAsia="MS Gothic"/>
          <w:b/>
          <w:bCs/>
        </w:rPr>
        <w:t xml:space="preserve"> which RAN1 should address</w:t>
      </w:r>
      <w:r w:rsidR="00F478E1" w:rsidRPr="00DE7CE8">
        <w:rPr>
          <w:rFonts w:eastAsia="MS Gothic"/>
          <w:b/>
          <w:bCs/>
        </w:rPr>
        <w:t xml:space="preserve">. </w:t>
      </w:r>
      <w:r w:rsidR="009669BE" w:rsidRPr="00DE7CE8">
        <w:rPr>
          <w:rFonts w:eastAsia="MS Gothic"/>
          <w:b/>
          <w:bCs/>
        </w:rPr>
        <w:t xml:space="preserve"> </w:t>
      </w:r>
    </w:p>
    <w:p w14:paraId="0A78393D" w14:textId="210C6115" w:rsidR="004D15C2" w:rsidRPr="00DE7CE8" w:rsidRDefault="004D15C2" w:rsidP="0021288B">
      <w:pPr>
        <w:rPr>
          <w:b/>
          <w:bCs/>
          <w:lang w:eastAsia="zh-CN"/>
        </w:rPr>
      </w:pPr>
      <w:r w:rsidRPr="00DE7CE8">
        <w:rPr>
          <w:rFonts w:eastAsia="MS Gothic"/>
          <w:b/>
          <w:bCs/>
        </w:rPr>
        <w:t xml:space="preserve">Proposal 1: </w:t>
      </w:r>
      <w:r w:rsidR="002B6FBA" w:rsidRPr="00DE7CE8">
        <w:rPr>
          <w:rFonts w:eastAsia="MS Gothic"/>
          <w:b/>
          <w:bCs/>
        </w:rPr>
        <w:t xml:space="preserve">RAN2 to assume that option 2 is the baseline and wait for </w:t>
      </w:r>
      <w:r w:rsidR="00382DD9" w:rsidRPr="00DE7CE8">
        <w:rPr>
          <w:rFonts w:eastAsia="MS Gothic"/>
          <w:b/>
          <w:bCs/>
        </w:rPr>
        <w:t>further</w:t>
      </w:r>
      <w:r w:rsidR="002B6FBA" w:rsidRPr="00DE7CE8">
        <w:rPr>
          <w:rFonts w:eastAsia="MS Gothic"/>
          <w:b/>
          <w:bCs/>
        </w:rPr>
        <w:t xml:space="preserve"> progress from RAN1.</w:t>
      </w:r>
    </w:p>
    <w:p w14:paraId="3C6A5106" w14:textId="592AC504" w:rsidR="009669BE" w:rsidRPr="00DE7CE8" w:rsidRDefault="009669BE" w:rsidP="0003622A">
      <w:pPr>
        <w:jc w:val="both"/>
        <w:rPr>
          <w:lang w:eastAsia="zh-CN"/>
        </w:rPr>
      </w:pPr>
      <w:r w:rsidRPr="00DE7CE8">
        <w:rPr>
          <w:lang w:eastAsia="zh-CN"/>
        </w:rPr>
        <w:t xml:space="preserve">As the previous discussion, </w:t>
      </w:r>
      <w:proofErr w:type="spellStart"/>
      <w:r w:rsidRPr="00DE7CE8">
        <w:rPr>
          <w:lang w:eastAsia="zh-CN"/>
        </w:rPr>
        <w:t>gNB</w:t>
      </w:r>
      <w:proofErr w:type="spellEnd"/>
      <w:r w:rsidRPr="00DE7CE8">
        <w:rPr>
          <w:lang w:eastAsia="zh-CN"/>
        </w:rPr>
        <w:t xml:space="preserve"> will configure a set of beams for UE to measure to collect input data. Hence, Set C</w:t>
      </w:r>
      <w:r w:rsidR="003760D8" w:rsidRPr="00DE7CE8">
        <w:rPr>
          <w:lang w:eastAsia="zh-CN"/>
        </w:rPr>
        <w:t xml:space="preserve"> [1]</w:t>
      </w:r>
      <w:r w:rsidRPr="00DE7CE8">
        <w:rPr>
          <w:lang w:eastAsia="zh-CN"/>
        </w:rPr>
        <w:t xml:space="preserve"> has been introduced. Set B as the model input can be chosen from Set C. Drawing from our background knowledge, we understand that model input data can be filtered based on specific rules, such as ensuring that the RSRP obtained through measurement is higher than a predefined threshold. </w:t>
      </w:r>
    </w:p>
    <w:p w14:paraId="55B33842" w14:textId="4B7EFFB6" w:rsidR="009669BE" w:rsidRPr="00DE7CE8" w:rsidRDefault="009669BE" w:rsidP="0003622A">
      <w:pPr>
        <w:jc w:val="both"/>
        <w:rPr>
          <w:lang w:eastAsia="zh-CN"/>
        </w:rPr>
      </w:pPr>
      <w:r w:rsidRPr="00DE7CE8">
        <w:rPr>
          <w:lang w:eastAsia="zh-CN"/>
        </w:rPr>
        <w:t>However, a challenge arises when there may not be enough high-quality input data available for the model. This can lead to two possible outcomes: firstly, inputting inadequate data into the model, resulting in a decline in predicted accuracy. If the predicted accuracy decreases significantly, the predicted beams are unsuitable for link communication. Alternatively, even if there is a decline in predicted accuracy, the results may still satisfy the link quality requirements. No matter which</w:t>
      </w:r>
      <w:r w:rsidR="00877DD1" w:rsidRPr="00DE7CE8">
        <w:rPr>
          <w:lang w:eastAsia="zh-CN"/>
        </w:rPr>
        <w:t>ever is the</w:t>
      </w:r>
      <w:r w:rsidRPr="00DE7CE8">
        <w:rPr>
          <w:lang w:eastAsia="zh-CN"/>
        </w:rPr>
        <w:t xml:space="preserve"> outcome, the </w:t>
      </w:r>
      <w:proofErr w:type="spellStart"/>
      <w:r w:rsidRPr="00DE7CE8">
        <w:rPr>
          <w:lang w:eastAsia="zh-CN"/>
        </w:rPr>
        <w:t>gNB</w:t>
      </w:r>
      <w:proofErr w:type="spellEnd"/>
      <w:r w:rsidRPr="00DE7CE8">
        <w:rPr>
          <w:lang w:eastAsia="zh-CN"/>
        </w:rPr>
        <w:t xml:space="preserve"> needs to understand the reason of the decline in model performance.  </w:t>
      </w:r>
    </w:p>
    <w:p w14:paraId="57821717" w14:textId="475C1DE5" w:rsidR="009669BE" w:rsidRPr="00DE7CE8" w:rsidRDefault="009669BE" w:rsidP="0003622A">
      <w:pPr>
        <w:jc w:val="both"/>
        <w:rPr>
          <w:lang w:eastAsia="zh-CN"/>
        </w:rPr>
      </w:pPr>
      <w:r w:rsidRPr="00DE7CE8">
        <w:rPr>
          <w:lang w:eastAsia="zh-CN"/>
        </w:rPr>
        <w:t xml:space="preserve">Hence, when the UE does not collect enough high-quality data for Set B from Set C, it should report to the </w:t>
      </w:r>
      <w:proofErr w:type="spellStart"/>
      <w:r w:rsidRPr="00DE7CE8">
        <w:rPr>
          <w:lang w:eastAsia="zh-CN"/>
        </w:rPr>
        <w:t>gNB</w:t>
      </w:r>
      <w:proofErr w:type="spellEnd"/>
      <w:r w:rsidRPr="00DE7CE8">
        <w:rPr>
          <w:lang w:eastAsia="zh-CN"/>
        </w:rPr>
        <w:t xml:space="preserve">. Subsequently, the </w:t>
      </w:r>
      <w:proofErr w:type="spellStart"/>
      <w:r w:rsidRPr="00DE7CE8">
        <w:rPr>
          <w:lang w:eastAsia="zh-CN"/>
        </w:rPr>
        <w:t>gNB</w:t>
      </w:r>
      <w:proofErr w:type="spellEnd"/>
      <w:r w:rsidRPr="00DE7CE8">
        <w:rPr>
          <w:lang w:eastAsia="zh-CN"/>
        </w:rPr>
        <w:t xml:space="preserve"> can configure a new set for collecting input data. If the UE still cannot obtain high-quality data in the new set, it indicates that the scenario has changed and is no longer applicable for the current serving model. Model switching or fallback can be considered afterward</w:t>
      </w:r>
      <w:r w:rsidR="00B23602" w:rsidRPr="00DE7CE8">
        <w:rPr>
          <w:lang w:eastAsia="zh-CN"/>
        </w:rPr>
        <w:t>s</w:t>
      </w:r>
      <w:r w:rsidRPr="00DE7CE8">
        <w:rPr>
          <w:lang w:eastAsia="zh-CN"/>
        </w:rPr>
        <w:t xml:space="preserve">. </w:t>
      </w:r>
      <w:r w:rsidR="00D84D62">
        <w:rPr>
          <w:lang w:eastAsia="zh-CN"/>
        </w:rPr>
        <w:t xml:space="preserve">We think this </w:t>
      </w:r>
      <w:r w:rsidR="00536B95">
        <w:rPr>
          <w:lang w:eastAsia="zh-CN"/>
        </w:rPr>
        <w:t>should in general apply to all use cases.</w:t>
      </w:r>
      <w:r w:rsidRPr="00DE7CE8">
        <w:rPr>
          <w:lang w:eastAsia="zh-CN"/>
        </w:rPr>
        <w:t xml:space="preserve"> </w:t>
      </w:r>
    </w:p>
    <w:p w14:paraId="43AF031D" w14:textId="7577DA08" w:rsidR="009669BE" w:rsidRPr="00DE7CE8" w:rsidRDefault="00C77DEF" w:rsidP="00FE52DC">
      <w:pPr>
        <w:spacing w:before="80" w:after="80" w:line="300" w:lineRule="exact"/>
        <w:jc w:val="both"/>
        <w:rPr>
          <w:rFonts w:eastAsia="MS Gothic"/>
          <w:b/>
          <w:lang w:val="en-US"/>
        </w:rPr>
      </w:pPr>
      <w:r w:rsidRPr="00DE7CE8">
        <w:rPr>
          <w:rFonts w:eastAsia="MS Gothic"/>
          <w:b/>
          <w:lang w:val="en-US"/>
        </w:rPr>
        <w:t>Proposal 2</w:t>
      </w:r>
      <w:r w:rsidR="009669BE" w:rsidRPr="00DE7CE8">
        <w:rPr>
          <w:rFonts w:eastAsia="MS Gothic"/>
          <w:b/>
          <w:lang w:val="en-US"/>
        </w:rPr>
        <w:t>: At the inference stage, the UE report th</w:t>
      </w:r>
      <w:r w:rsidRPr="00DE7CE8">
        <w:rPr>
          <w:rFonts w:eastAsia="MS Gothic"/>
          <w:b/>
          <w:lang w:val="en-US"/>
        </w:rPr>
        <w:t>at the</w:t>
      </w:r>
      <w:r w:rsidR="009669BE" w:rsidRPr="00DE7CE8">
        <w:rPr>
          <w:rFonts w:eastAsia="MS Gothic"/>
          <w:b/>
          <w:lang w:val="en-US"/>
        </w:rPr>
        <w:t xml:space="preserve"> quality of input data </w:t>
      </w:r>
      <w:r w:rsidR="00382DD9" w:rsidRPr="00DE7CE8">
        <w:rPr>
          <w:rFonts w:eastAsia="MS Gothic"/>
          <w:b/>
          <w:lang w:val="en-US"/>
        </w:rPr>
        <w:t>has gone</w:t>
      </w:r>
      <w:r w:rsidRPr="00DE7CE8">
        <w:rPr>
          <w:rFonts w:eastAsia="MS Gothic"/>
          <w:b/>
          <w:lang w:val="en-US"/>
        </w:rPr>
        <w:t xml:space="preserve"> bad, </w:t>
      </w:r>
      <w:r w:rsidR="009669BE" w:rsidRPr="00DE7CE8">
        <w:rPr>
          <w:rFonts w:eastAsia="MS Gothic"/>
          <w:b/>
          <w:lang w:val="en-US"/>
        </w:rPr>
        <w:t xml:space="preserve">to the </w:t>
      </w:r>
      <w:proofErr w:type="spellStart"/>
      <w:r w:rsidR="009669BE" w:rsidRPr="00DE7CE8">
        <w:rPr>
          <w:rFonts w:eastAsia="MS Gothic"/>
          <w:b/>
          <w:lang w:val="en-US"/>
        </w:rPr>
        <w:t>gNB</w:t>
      </w:r>
      <w:proofErr w:type="spellEnd"/>
      <w:r w:rsidR="009669BE" w:rsidRPr="00DE7CE8">
        <w:rPr>
          <w:rFonts w:eastAsia="MS Gothic"/>
          <w:b/>
          <w:lang w:val="en-US"/>
        </w:rPr>
        <w:t xml:space="preserve"> when the measurement results fail to meet the model's input requirements</w:t>
      </w:r>
      <w:r w:rsidR="00AF3427">
        <w:rPr>
          <w:rFonts w:eastAsia="MS Gothic"/>
          <w:b/>
          <w:lang w:val="en-US"/>
        </w:rPr>
        <w:t xml:space="preserve"> </w:t>
      </w:r>
      <w:r w:rsidR="00AF3427" w:rsidRPr="0003622A">
        <w:rPr>
          <w:rFonts w:eastAsia="MS Gothic"/>
          <w:b/>
          <w:lang w:val="en-US"/>
        </w:rPr>
        <w:t>(applies to both beam management and positioning)</w:t>
      </w:r>
      <w:r w:rsidR="009669BE" w:rsidRPr="0003622A">
        <w:rPr>
          <w:rFonts w:eastAsia="MS Gothic"/>
          <w:b/>
          <w:lang w:val="en-US"/>
        </w:rPr>
        <w:t>.</w:t>
      </w:r>
    </w:p>
    <w:p w14:paraId="6063D5BC" w14:textId="77777777" w:rsidR="009669BE" w:rsidRDefault="009669BE" w:rsidP="009669BE">
      <w:pPr>
        <w:spacing w:before="80" w:after="80"/>
        <w:rPr>
          <w:bCs/>
          <w:iCs/>
        </w:rPr>
      </w:pPr>
    </w:p>
    <w:p w14:paraId="710B7525" w14:textId="21D8A47F" w:rsidR="009669BE" w:rsidRPr="00E34BE1" w:rsidRDefault="000D6E48" w:rsidP="009669BE">
      <w:pPr>
        <w:pStyle w:val="Heading2"/>
        <w:ind w:left="578" w:hanging="578"/>
        <w:rPr>
          <w:color w:val="000000" w:themeColor="text1"/>
        </w:rPr>
      </w:pPr>
      <w:r>
        <w:rPr>
          <w:color w:val="000000" w:themeColor="text1"/>
        </w:rPr>
        <w:t xml:space="preserve">2.2 </w:t>
      </w:r>
      <w:r w:rsidR="009669BE" w:rsidRPr="00BB0F8D">
        <w:rPr>
          <w:color w:val="000000" w:themeColor="text1"/>
        </w:rPr>
        <w:t xml:space="preserve">Model </w:t>
      </w:r>
      <w:r w:rsidR="00D4100F">
        <w:rPr>
          <w:color w:val="000000" w:themeColor="text1"/>
        </w:rPr>
        <w:t>monitoring &amp; update</w:t>
      </w:r>
      <w:r w:rsidR="009669BE" w:rsidRPr="00BB0F8D">
        <w:rPr>
          <w:color w:val="000000" w:themeColor="text1"/>
        </w:rPr>
        <w:t xml:space="preserve"> </w:t>
      </w:r>
      <w:r w:rsidR="00527A26">
        <w:rPr>
          <w:color w:val="000000" w:themeColor="text1"/>
        </w:rPr>
        <w:t>– beam</w:t>
      </w:r>
      <w:r w:rsidR="00AF3427">
        <w:rPr>
          <w:color w:val="000000" w:themeColor="text1"/>
        </w:rPr>
        <w:t>-</w:t>
      </w:r>
      <w:r w:rsidR="00527A26">
        <w:rPr>
          <w:color w:val="000000" w:themeColor="text1"/>
        </w:rPr>
        <w:t>management</w:t>
      </w:r>
    </w:p>
    <w:p w14:paraId="5F9A0333" w14:textId="77777777" w:rsidR="009669BE" w:rsidRPr="00DE7CE8" w:rsidRDefault="009669BE" w:rsidP="0003622A">
      <w:pPr>
        <w:pStyle w:val="ListParagraph"/>
        <w:spacing w:after="80"/>
        <w:ind w:left="0"/>
        <w:jc w:val="both"/>
        <w:rPr>
          <w:rFonts w:ascii="Times New Roman" w:hAnsi="Times New Roman"/>
          <w:color w:val="000000" w:themeColor="text1"/>
          <w:sz w:val="20"/>
          <w:szCs w:val="20"/>
        </w:rPr>
      </w:pPr>
      <w:r w:rsidRPr="00DE7CE8">
        <w:rPr>
          <w:rFonts w:ascii="Times New Roman" w:hAnsi="Times New Roman"/>
          <w:color w:val="000000" w:themeColor="text1"/>
          <w:sz w:val="20"/>
          <w:szCs w:val="20"/>
        </w:rPr>
        <w:t>In situations where diverse models are deployed to cater to a common functionality, each specifically designed for distinct scenarios, the initiation of model switching becomes necessary in the event of a failure in the serving model. Model failure is defined by the serving model's incapacity to meet the communication requirements of the link. As discussed in the SI, the NW possesses the capability to manage UE-side models. This entails the NW's ability to indicate the UE-side model to execute various LCM operations, such as model activation, deactivation, update, switching, fallback, and so on. The decisions made by the NW also rely on various pieces of information reported by the UE.</w:t>
      </w:r>
    </w:p>
    <w:p w14:paraId="3279B7FC" w14:textId="77777777" w:rsidR="009669BE" w:rsidRPr="00DE7CE8" w:rsidRDefault="009669BE" w:rsidP="0003622A">
      <w:pPr>
        <w:pStyle w:val="ListParagraph"/>
        <w:spacing w:after="80"/>
        <w:ind w:left="0"/>
        <w:jc w:val="both"/>
        <w:rPr>
          <w:rFonts w:ascii="Times New Roman" w:hAnsi="Times New Roman"/>
          <w:color w:val="000000" w:themeColor="text1"/>
          <w:sz w:val="20"/>
          <w:szCs w:val="20"/>
        </w:rPr>
      </w:pPr>
      <w:r w:rsidRPr="00DE7CE8">
        <w:rPr>
          <w:rFonts w:ascii="Times New Roman" w:hAnsi="Times New Roman"/>
          <w:color w:val="000000" w:themeColor="text1"/>
          <w:sz w:val="20"/>
          <w:szCs w:val="20"/>
        </w:rPr>
        <w:t xml:space="preserve">Two situations may arise: one is when the NW possesses detailed information about the UE-side models, including their structures, parameters, and application scenarios, among other details. In this case, the NW can make decisions solely based on the UE reporting certain measurement results or channel estimation results such as RSRP, SINR, or other channel-related </w:t>
      </w:r>
      <w:r w:rsidRPr="00DE7CE8">
        <w:rPr>
          <w:rFonts w:ascii="Times New Roman" w:hAnsi="Times New Roman"/>
          <w:sz w:val="20"/>
          <w:szCs w:val="20"/>
        </w:rPr>
        <w:t xml:space="preserve">information [3]. The </w:t>
      </w:r>
      <w:r w:rsidRPr="00DE7CE8">
        <w:rPr>
          <w:rFonts w:ascii="Times New Roman" w:hAnsi="Times New Roman"/>
          <w:color w:val="000000" w:themeColor="text1"/>
          <w:sz w:val="20"/>
          <w:szCs w:val="20"/>
        </w:rPr>
        <w:t xml:space="preserve">other situation is when the NW lacks specific information about the application </w:t>
      </w:r>
      <w:r w:rsidRPr="00DE7CE8">
        <w:rPr>
          <w:rFonts w:ascii="Times New Roman" w:hAnsi="Times New Roman"/>
          <w:color w:val="000000" w:themeColor="text1"/>
          <w:sz w:val="20"/>
          <w:szCs w:val="20"/>
        </w:rPr>
        <w:lastRenderedPageBreak/>
        <w:t>scenarios of candidate models at the UE-side. In such cases, individual evaluations of the performance of these models are necessary. The UE reports the performance metrics of these candidate models, which can be all or only a subset of them. Subsequently, the selection of the target model is based on their performance.</w:t>
      </w:r>
    </w:p>
    <w:p w14:paraId="02940D13" w14:textId="77777777" w:rsidR="009669BE" w:rsidRPr="00DE7CE8" w:rsidRDefault="009669BE" w:rsidP="009669BE">
      <w:pPr>
        <w:pStyle w:val="ListParagraph"/>
        <w:spacing w:after="80"/>
        <w:ind w:left="0"/>
        <w:rPr>
          <w:rFonts w:ascii="Times New Roman" w:hAnsi="Times New Roman"/>
          <w:color w:val="000000" w:themeColor="text1"/>
          <w:sz w:val="20"/>
          <w:szCs w:val="20"/>
        </w:rPr>
      </w:pPr>
    </w:p>
    <w:p w14:paraId="04C6532B" w14:textId="10261CE7" w:rsidR="009669BE" w:rsidRPr="00DE7CE8" w:rsidRDefault="0058139E" w:rsidP="00FE52DC">
      <w:pPr>
        <w:spacing w:before="80" w:after="80" w:line="300" w:lineRule="exact"/>
        <w:jc w:val="both"/>
        <w:rPr>
          <w:rFonts w:eastAsia="MS Gothic"/>
          <w:b/>
          <w:lang w:val="en-US"/>
        </w:rPr>
      </w:pPr>
      <w:r w:rsidRPr="00DE7CE8">
        <w:rPr>
          <w:rFonts w:eastAsia="MS Gothic"/>
          <w:b/>
          <w:lang w:val="en-US"/>
        </w:rPr>
        <w:t>Observation</w:t>
      </w:r>
      <w:r w:rsidR="005F5F96" w:rsidRPr="00DE7CE8">
        <w:rPr>
          <w:rFonts w:eastAsia="MS Gothic"/>
          <w:b/>
          <w:lang w:val="en-US"/>
        </w:rPr>
        <w:t xml:space="preserve"> 2</w:t>
      </w:r>
      <w:r w:rsidR="003D614D" w:rsidRPr="00DE7CE8">
        <w:rPr>
          <w:rFonts w:eastAsia="MS Gothic"/>
          <w:b/>
          <w:lang w:val="en-US"/>
        </w:rPr>
        <w:t>:</w:t>
      </w:r>
      <w:r w:rsidR="009669BE" w:rsidRPr="00DE7CE8">
        <w:rPr>
          <w:rFonts w:eastAsia="MS Gothic"/>
          <w:b/>
          <w:lang w:val="en-US"/>
        </w:rPr>
        <w:t xml:space="preserve"> For known models within the NW</w:t>
      </w:r>
      <w:r w:rsidR="002A220D" w:rsidRPr="00DE7CE8">
        <w:rPr>
          <w:rFonts w:eastAsia="MS Gothic"/>
          <w:b/>
          <w:lang w:val="en-US"/>
        </w:rPr>
        <w:t xml:space="preserve"> for beam management</w:t>
      </w:r>
      <w:r w:rsidR="009669BE" w:rsidRPr="00DE7CE8">
        <w:rPr>
          <w:rFonts w:eastAsia="MS Gothic"/>
          <w:b/>
          <w:lang w:val="en-US"/>
        </w:rPr>
        <w:t>, model selection can rely on channel-related measurements like RSRP, SINR, or other relevant information.</w:t>
      </w:r>
    </w:p>
    <w:p w14:paraId="4771541E" w14:textId="3412F293" w:rsidR="009669BE" w:rsidRPr="00DE7CE8" w:rsidRDefault="0058139E" w:rsidP="00FE52DC">
      <w:pPr>
        <w:spacing w:before="80" w:after="80" w:line="300" w:lineRule="exact"/>
        <w:jc w:val="both"/>
        <w:rPr>
          <w:rFonts w:eastAsia="MS Gothic"/>
          <w:b/>
          <w:lang w:val="en-US"/>
        </w:rPr>
      </w:pPr>
      <w:r w:rsidRPr="00DE7CE8">
        <w:rPr>
          <w:rFonts w:eastAsia="MS Gothic"/>
          <w:b/>
          <w:lang w:val="en-US"/>
        </w:rPr>
        <w:t>Observation</w:t>
      </w:r>
      <w:r w:rsidR="005F5F96" w:rsidRPr="00DE7CE8">
        <w:rPr>
          <w:rFonts w:eastAsia="MS Gothic"/>
          <w:b/>
          <w:lang w:val="en-US"/>
        </w:rPr>
        <w:t xml:space="preserve"> 3</w:t>
      </w:r>
      <w:r w:rsidR="009669BE" w:rsidRPr="00DE7CE8">
        <w:rPr>
          <w:rFonts w:eastAsia="MS Gothic"/>
          <w:b/>
          <w:lang w:val="en-US"/>
        </w:rPr>
        <w:t>: For unknown models within the NW</w:t>
      </w:r>
      <w:r w:rsidR="002A220D" w:rsidRPr="00DE7CE8">
        <w:rPr>
          <w:rFonts w:eastAsia="MS Gothic"/>
          <w:b/>
          <w:lang w:val="en-US"/>
        </w:rPr>
        <w:t xml:space="preserve"> for beam management</w:t>
      </w:r>
      <w:r w:rsidR="009669BE" w:rsidRPr="00DE7CE8">
        <w:rPr>
          <w:rFonts w:eastAsia="MS Gothic"/>
          <w:b/>
          <w:lang w:val="en-US"/>
        </w:rPr>
        <w:t>, select the target model based on the performance of the candidate models obtained through detection.</w:t>
      </w:r>
    </w:p>
    <w:p w14:paraId="0EF85ADE" w14:textId="5C62523B" w:rsidR="00E24810" w:rsidRPr="00DE7CE8" w:rsidRDefault="00E24810" w:rsidP="00FE52DC">
      <w:pPr>
        <w:spacing w:before="80" w:after="80" w:line="300" w:lineRule="exact"/>
        <w:jc w:val="both"/>
        <w:rPr>
          <w:rFonts w:eastAsia="MS Gothic"/>
          <w:b/>
          <w:lang w:val="en-US"/>
        </w:rPr>
      </w:pPr>
      <w:r w:rsidRPr="00DE7CE8">
        <w:rPr>
          <w:rFonts w:eastAsia="MS Gothic"/>
          <w:b/>
          <w:lang w:val="en-US"/>
        </w:rPr>
        <w:t>Proposal</w:t>
      </w:r>
      <w:r w:rsidR="005F5F96" w:rsidRPr="00DE7CE8">
        <w:rPr>
          <w:rFonts w:eastAsia="MS Gothic"/>
          <w:b/>
          <w:lang w:val="en-US"/>
        </w:rPr>
        <w:t xml:space="preserve"> 3</w:t>
      </w:r>
      <w:r w:rsidRPr="00DE7CE8">
        <w:rPr>
          <w:rFonts w:eastAsia="MS Gothic"/>
          <w:b/>
          <w:lang w:val="en-US"/>
        </w:rPr>
        <w:t xml:space="preserve">: For UE side model switching for </w:t>
      </w:r>
      <w:r w:rsidR="005F5F96" w:rsidRPr="00DE7CE8">
        <w:rPr>
          <w:rFonts w:eastAsia="MS Gothic"/>
          <w:b/>
          <w:lang w:val="en-US"/>
        </w:rPr>
        <w:t xml:space="preserve">beam management, no new </w:t>
      </w:r>
      <w:r w:rsidR="0028124B">
        <w:rPr>
          <w:rFonts w:eastAsia="MS Gothic"/>
          <w:b/>
          <w:lang w:val="en-US"/>
        </w:rPr>
        <w:t>information</w:t>
      </w:r>
      <w:r w:rsidR="005F5F96" w:rsidRPr="00DE7CE8">
        <w:rPr>
          <w:rFonts w:eastAsia="MS Gothic"/>
          <w:b/>
          <w:lang w:val="en-US"/>
        </w:rPr>
        <w:t xml:space="preserve"> is required from the UE.</w:t>
      </w:r>
    </w:p>
    <w:p w14:paraId="61B4D5E8" w14:textId="77777777" w:rsidR="009669BE" w:rsidRDefault="009669BE" w:rsidP="009669BE"/>
    <w:p w14:paraId="70D88464" w14:textId="3A812F5A" w:rsidR="00B90BBD" w:rsidRPr="002909B4" w:rsidRDefault="00B90BBD" w:rsidP="002909B4">
      <w:pPr>
        <w:pStyle w:val="Style1"/>
        <w:numPr>
          <w:ilvl w:val="1"/>
          <w:numId w:val="27"/>
        </w:numPr>
        <w:rPr>
          <w:rFonts w:eastAsia="Times New Roman"/>
          <w:b w:val="0"/>
          <w:color w:val="000000" w:themeColor="text1"/>
          <w:sz w:val="32"/>
          <w:lang w:eastAsia="ja-JP"/>
        </w:rPr>
      </w:pPr>
      <w:r w:rsidRPr="002909B4">
        <w:rPr>
          <w:rFonts w:eastAsia="Times New Roman"/>
          <w:b w:val="0"/>
          <w:color w:val="000000" w:themeColor="text1"/>
          <w:sz w:val="32"/>
          <w:lang w:eastAsia="ja-JP"/>
        </w:rPr>
        <w:t>Model Monitoring &amp; Update</w:t>
      </w:r>
      <w:r w:rsidR="00FB7755" w:rsidRPr="002909B4">
        <w:rPr>
          <w:rFonts w:eastAsia="Times New Roman"/>
          <w:b w:val="0"/>
          <w:color w:val="000000" w:themeColor="text1"/>
          <w:sz w:val="32"/>
          <w:lang w:eastAsia="ja-JP"/>
        </w:rPr>
        <w:t xml:space="preserve"> - positioning</w:t>
      </w:r>
    </w:p>
    <w:p w14:paraId="0830854C" w14:textId="3B660581" w:rsidR="00B90BBD" w:rsidRPr="00DE7CE8" w:rsidRDefault="00B90BBD" w:rsidP="00B90BBD">
      <w:pPr>
        <w:pStyle w:val="3GPPText"/>
        <w:rPr>
          <w:sz w:val="20"/>
        </w:rPr>
      </w:pPr>
      <w:r w:rsidRPr="00DE7CE8">
        <w:rPr>
          <w:sz w:val="20"/>
        </w:rPr>
        <w:t xml:space="preserve">Firstly at least one AI/ML model is created and available to be used. That model could correspond to the AI/ML model for positioning in certain areas and/or conditions. The area and conditions where the AI/ML model(s) </w:t>
      </w:r>
      <w:proofErr w:type="gramStart"/>
      <w:r w:rsidRPr="00DE7CE8">
        <w:rPr>
          <w:sz w:val="20"/>
        </w:rPr>
        <w:t>is</w:t>
      </w:r>
      <w:proofErr w:type="gramEnd"/>
      <w:r w:rsidRPr="00DE7CE8">
        <w:rPr>
          <w:sz w:val="20"/>
        </w:rPr>
        <w:t>/are used maybe subject to change. Whenever, there are some changes, the AI/ML model may no longer be valid or accurate. There is a need to update the existing AI/ML model so that the accurate positioning estimation can still be produced. Inaccurate / obsolete AI/ML model could lead to worse positioning estimate or even worse than the calculation without AI/ML (i.e., legacy NR positioning).</w:t>
      </w:r>
    </w:p>
    <w:p w14:paraId="48767C64" w14:textId="77777777" w:rsidR="00B90BBD" w:rsidRPr="00DE7CE8" w:rsidRDefault="00B90BBD" w:rsidP="00B90BBD">
      <w:pPr>
        <w:pStyle w:val="3GPPText"/>
        <w:rPr>
          <w:sz w:val="20"/>
        </w:rPr>
      </w:pPr>
      <w:r w:rsidRPr="00DE7CE8">
        <w:rPr>
          <w:sz w:val="20"/>
        </w:rPr>
        <w:t>The utilization of multiple models with model selection and switching only address the challenge of high-accuracy positioning across diverse layouts. However, the UE may also encounter bad model quality when the model within each layout may not stay up to date (valid). For instance, consider a scenario in a production line where the configuration/constellation of machines might change. This rearrangement of the environment can impact channel conditions and propagation characteristics, such as LOS.  Continuously employing an outdated model in the UE/</w:t>
      </w:r>
      <w:proofErr w:type="spellStart"/>
      <w:r w:rsidRPr="00DE7CE8">
        <w:rPr>
          <w:sz w:val="20"/>
        </w:rPr>
        <w:t>gNB</w:t>
      </w:r>
      <w:proofErr w:type="spellEnd"/>
      <w:r w:rsidRPr="00DE7CE8">
        <w:rPr>
          <w:sz w:val="20"/>
        </w:rPr>
        <w:t xml:space="preserve"> may result in compromised positioning performance. </w:t>
      </w:r>
      <w:proofErr w:type="gramStart"/>
      <w:r w:rsidRPr="00DE7CE8">
        <w:rPr>
          <w:sz w:val="20"/>
        </w:rPr>
        <w:t>In order to</w:t>
      </w:r>
      <w:proofErr w:type="gramEnd"/>
      <w:r w:rsidRPr="00DE7CE8">
        <w:rPr>
          <w:sz w:val="20"/>
        </w:rPr>
        <w:t xml:space="preserve"> mitigate this effect, the implementation of AI/ML model update mechanism becomes essential.  </w:t>
      </w:r>
    </w:p>
    <w:p w14:paraId="048EE29F" w14:textId="77777777" w:rsidR="00B90BBD" w:rsidRPr="00DE7CE8" w:rsidRDefault="00B90BBD" w:rsidP="00B90BBD">
      <w:pPr>
        <w:pStyle w:val="3GPPText"/>
        <w:rPr>
          <w:sz w:val="20"/>
        </w:rPr>
      </w:pPr>
      <w:r w:rsidRPr="00DE7CE8">
        <w:rPr>
          <w:sz w:val="20"/>
        </w:rPr>
        <w:t xml:space="preserve">As for the AI/ML positioning, the UE or </w:t>
      </w:r>
      <w:proofErr w:type="spellStart"/>
      <w:r w:rsidRPr="00DE7CE8">
        <w:rPr>
          <w:sz w:val="20"/>
        </w:rPr>
        <w:t>gNB</w:t>
      </w:r>
      <w:proofErr w:type="spellEnd"/>
      <w:r w:rsidRPr="00DE7CE8">
        <w:rPr>
          <w:sz w:val="20"/>
        </w:rPr>
        <w:t xml:space="preserve"> receives the AI/ML model from a server (e.g., LMF or dedicated AI/ML server). The AI/ML model is used to produce a set of outputs based on a set of inputs, so called AI/ML inference. AI/ML model inference is performed by UE or </w:t>
      </w:r>
      <w:proofErr w:type="spellStart"/>
      <w:r w:rsidRPr="00DE7CE8">
        <w:rPr>
          <w:sz w:val="20"/>
        </w:rPr>
        <w:t>gNB</w:t>
      </w:r>
      <w:proofErr w:type="spellEnd"/>
      <w:r w:rsidRPr="00DE7CE8">
        <w:rPr>
          <w:sz w:val="20"/>
        </w:rPr>
        <w:t xml:space="preserve"> depending on the AI/ML cases, for example:</w:t>
      </w:r>
    </w:p>
    <w:p w14:paraId="78989C84" w14:textId="77777777" w:rsidR="00B90BBD" w:rsidRPr="00DE7CE8" w:rsidRDefault="00B90BBD" w:rsidP="00B90BBD">
      <w:pPr>
        <w:pStyle w:val="3GPPText"/>
        <w:rPr>
          <w:sz w:val="20"/>
        </w:rPr>
      </w:pPr>
      <w:r w:rsidRPr="00DE7CE8">
        <w:rPr>
          <w:sz w:val="20"/>
        </w:rPr>
        <w:t>-</w:t>
      </w:r>
      <w:r w:rsidRPr="00DE7CE8">
        <w:rPr>
          <w:sz w:val="20"/>
        </w:rPr>
        <w:tab/>
        <w:t>Case 1: UE-based positioning with UE-side model, direct AI/ML or AI/ML assisted positioning</w:t>
      </w:r>
    </w:p>
    <w:p w14:paraId="11B95AFC" w14:textId="77777777" w:rsidR="00B90BBD" w:rsidRPr="00DE7CE8" w:rsidRDefault="00B90BBD" w:rsidP="00B90BBD">
      <w:pPr>
        <w:pStyle w:val="3GPPText"/>
        <w:rPr>
          <w:sz w:val="20"/>
        </w:rPr>
      </w:pPr>
      <w:r w:rsidRPr="00DE7CE8">
        <w:rPr>
          <w:sz w:val="20"/>
        </w:rPr>
        <w:t>-</w:t>
      </w:r>
      <w:r w:rsidRPr="00DE7CE8">
        <w:rPr>
          <w:sz w:val="20"/>
        </w:rPr>
        <w:tab/>
        <w:t>Case 2a: UE-assisted/LMF-based positioning with UE-side model, AI/ML assisted positioning</w:t>
      </w:r>
    </w:p>
    <w:p w14:paraId="0EE41FBC" w14:textId="77777777" w:rsidR="00B90BBD" w:rsidRPr="00DE7CE8" w:rsidRDefault="00B90BBD" w:rsidP="00B90BBD">
      <w:pPr>
        <w:pStyle w:val="3GPPText"/>
        <w:rPr>
          <w:sz w:val="20"/>
        </w:rPr>
      </w:pPr>
      <w:r w:rsidRPr="00DE7CE8">
        <w:rPr>
          <w:sz w:val="20"/>
        </w:rPr>
        <w:t>-</w:t>
      </w:r>
      <w:r w:rsidRPr="00DE7CE8">
        <w:rPr>
          <w:sz w:val="20"/>
        </w:rPr>
        <w:tab/>
        <w:t xml:space="preserve">Case 3a: NG-RAN node assisted positioning with </w:t>
      </w:r>
      <w:proofErr w:type="spellStart"/>
      <w:r w:rsidRPr="00DE7CE8">
        <w:rPr>
          <w:sz w:val="20"/>
        </w:rPr>
        <w:t>gNB</w:t>
      </w:r>
      <w:proofErr w:type="spellEnd"/>
      <w:r w:rsidRPr="00DE7CE8">
        <w:rPr>
          <w:sz w:val="20"/>
        </w:rPr>
        <w:t>-side model, AI/ML assisted positioning</w:t>
      </w:r>
    </w:p>
    <w:p w14:paraId="60A22CE3" w14:textId="77777777" w:rsidR="00B90BBD" w:rsidRPr="00DE7CE8" w:rsidRDefault="00B90BBD" w:rsidP="00B90BBD">
      <w:pPr>
        <w:pStyle w:val="3GPPText"/>
        <w:rPr>
          <w:sz w:val="20"/>
        </w:rPr>
      </w:pPr>
      <w:r w:rsidRPr="00DE7CE8">
        <w:rPr>
          <w:sz w:val="20"/>
        </w:rPr>
        <w:t xml:space="preserve">The environments and the UEs to be positioned may be changed. Hence, the obtained AI/ML model for positioning computation may not be applicable anymore. In certain conditions/scenarios, the obtained AI/ML model requires some updates. However, the AI/ML model updates mechanisms involving various nodes, and various positioning techniques. The validity of AI/ML model can be detected by the radio node which perform AI/ML model inference, e.g., UE and </w:t>
      </w:r>
      <w:proofErr w:type="spellStart"/>
      <w:r w:rsidRPr="00DE7CE8">
        <w:rPr>
          <w:sz w:val="20"/>
        </w:rPr>
        <w:t>gNB</w:t>
      </w:r>
      <w:proofErr w:type="spellEnd"/>
      <w:r w:rsidRPr="00DE7CE8">
        <w:rPr>
          <w:sz w:val="20"/>
        </w:rPr>
        <w:t xml:space="preserve">. The server node (e.g., Management function server, LMF) can provides the criteria/conditions to the radio node (e.g., UE / </w:t>
      </w:r>
      <w:proofErr w:type="spellStart"/>
      <w:r w:rsidRPr="00DE7CE8">
        <w:rPr>
          <w:sz w:val="20"/>
        </w:rPr>
        <w:t>gNB</w:t>
      </w:r>
      <w:proofErr w:type="spellEnd"/>
      <w:r w:rsidRPr="00DE7CE8">
        <w:rPr>
          <w:sz w:val="20"/>
        </w:rPr>
        <w:t xml:space="preserve">), which comprises model updating criteria/condition(s) to assess whether the deployed model fit the current environment (whether the model is </w:t>
      </w:r>
      <w:proofErr w:type="gramStart"/>
      <w:r w:rsidRPr="00DE7CE8">
        <w:rPr>
          <w:sz w:val="20"/>
        </w:rPr>
        <w:t>up-to-date</w:t>
      </w:r>
      <w:proofErr w:type="gramEnd"/>
      <w:r w:rsidRPr="00DE7CE8">
        <w:rPr>
          <w:sz w:val="20"/>
        </w:rPr>
        <w:t>).</w:t>
      </w:r>
    </w:p>
    <w:p w14:paraId="48A0E624" w14:textId="0F6D3553" w:rsidR="00B90BBD" w:rsidRPr="00DE7CE8" w:rsidRDefault="00B90BBD" w:rsidP="00B90BBD">
      <w:pPr>
        <w:pStyle w:val="Caption"/>
      </w:pPr>
      <w:bookmarkStart w:id="13" w:name="_Toc163038925"/>
      <w:r w:rsidRPr="00DE7CE8">
        <w:t xml:space="preserve">Proposal </w:t>
      </w:r>
      <w:r w:rsidR="005F5F96" w:rsidRPr="00DE7CE8">
        <w:t>4</w:t>
      </w:r>
      <w:r w:rsidRPr="00DE7CE8">
        <w:t xml:space="preserve">: </w:t>
      </w:r>
      <w:proofErr w:type="gramStart"/>
      <w:r w:rsidRPr="00DE7CE8">
        <w:t>In order to</w:t>
      </w:r>
      <w:proofErr w:type="gramEnd"/>
      <w:r w:rsidRPr="00DE7CE8">
        <w:t xml:space="preserve"> support AI/ML model update (e.g., in case 1), the AI/ML server/management (e.g., LMF) sends the criteria (e.g., parameters for performance evaluation, thresholds) to the radio node performing AI/ML model inference.</w:t>
      </w:r>
      <w:bookmarkEnd w:id="13"/>
    </w:p>
    <w:p w14:paraId="5FA9DF93" w14:textId="77777777" w:rsidR="00B90BBD" w:rsidRPr="00DE7CE8" w:rsidRDefault="00B90BBD" w:rsidP="00B90BBD">
      <w:pPr>
        <w:pStyle w:val="3GPPText"/>
        <w:rPr>
          <w:sz w:val="20"/>
        </w:rPr>
      </w:pPr>
      <w:r w:rsidRPr="00DE7CE8">
        <w:rPr>
          <w:sz w:val="20"/>
        </w:rPr>
        <w:t xml:space="preserve">Based on the that criteria information, the UE or </w:t>
      </w:r>
      <w:proofErr w:type="spellStart"/>
      <w:r w:rsidRPr="00DE7CE8">
        <w:rPr>
          <w:sz w:val="20"/>
        </w:rPr>
        <w:t>gNB</w:t>
      </w:r>
      <w:proofErr w:type="spellEnd"/>
      <w:r w:rsidRPr="00DE7CE8">
        <w:rPr>
          <w:sz w:val="20"/>
        </w:rPr>
        <w:t xml:space="preserve"> performs model monitoring, including computation and measurement to assess the validity of the AI/ML model. Once the model update is detected, the UE or </w:t>
      </w:r>
      <w:proofErr w:type="spellStart"/>
      <w:r w:rsidRPr="00DE7CE8">
        <w:rPr>
          <w:sz w:val="20"/>
        </w:rPr>
        <w:t>gNB</w:t>
      </w:r>
      <w:proofErr w:type="spellEnd"/>
      <w:r w:rsidRPr="00DE7CE8">
        <w:rPr>
          <w:sz w:val="20"/>
        </w:rPr>
        <w:t xml:space="preserve"> can send an indication to the AI/ML server/management (e.g., LMF) to retrain the given AI/ML model. In case the indication is provided to LMF from UE and </w:t>
      </w:r>
      <w:proofErr w:type="spellStart"/>
      <w:r w:rsidRPr="00DE7CE8">
        <w:rPr>
          <w:sz w:val="20"/>
        </w:rPr>
        <w:t>gNB</w:t>
      </w:r>
      <w:proofErr w:type="spellEnd"/>
      <w:r w:rsidRPr="00DE7CE8">
        <w:rPr>
          <w:sz w:val="20"/>
        </w:rPr>
        <w:t xml:space="preserve"> then the current protocol can be used, such as LPP and </w:t>
      </w:r>
      <w:proofErr w:type="spellStart"/>
      <w:r w:rsidRPr="00DE7CE8">
        <w:rPr>
          <w:sz w:val="20"/>
        </w:rPr>
        <w:t>NRPPa</w:t>
      </w:r>
      <w:proofErr w:type="spellEnd"/>
      <w:r w:rsidRPr="00DE7CE8">
        <w:rPr>
          <w:sz w:val="20"/>
        </w:rPr>
        <w:t>, respectively.</w:t>
      </w:r>
    </w:p>
    <w:p w14:paraId="148FEF35" w14:textId="5E4B4D90" w:rsidR="00B90BBD" w:rsidRPr="00DE7CE8" w:rsidRDefault="00B90BBD" w:rsidP="00B90BBD">
      <w:pPr>
        <w:rPr>
          <w:b/>
          <w:bCs/>
        </w:rPr>
      </w:pPr>
      <w:r w:rsidRPr="00DE7CE8">
        <w:rPr>
          <w:b/>
          <w:bCs/>
        </w:rPr>
        <w:t xml:space="preserve">Proposal </w:t>
      </w:r>
      <w:r w:rsidR="005F5F96" w:rsidRPr="00DE7CE8">
        <w:rPr>
          <w:b/>
          <w:bCs/>
        </w:rPr>
        <w:t>5</w:t>
      </w:r>
      <w:r w:rsidRPr="00DE7CE8">
        <w:rPr>
          <w:b/>
          <w:bCs/>
        </w:rPr>
        <w:t>: UE to provide an indication of AI/ML model update to the AI/ML server/management (e.g., LMF)</w:t>
      </w:r>
      <w:r w:rsidR="00670DDD">
        <w:rPr>
          <w:b/>
          <w:bCs/>
        </w:rPr>
        <w:t xml:space="preserve"> for UE side model.</w:t>
      </w:r>
    </w:p>
    <w:p w14:paraId="65661011" w14:textId="77777777" w:rsidR="001766C2" w:rsidRDefault="001766C2" w:rsidP="00C77DEF">
      <w:pPr>
        <w:pStyle w:val="Comments"/>
        <w:rPr>
          <w:rFonts w:ascii="Times New Roman" w:hAnsi="Times New Roman"/>
          <w:i w:val="0"/>
          <w:iCs/>
          <w:sz w:val="22"/>
          <w:szCs w:val="22"/>
        </w:rPr>
      </w:pPr>
    </w:p>
    <w:p w14:paraId="17833C89" w14:textId="77777777" w:rsidR="001766C2" w:rsidRPr="00076E34" w:rsidRDefault="001766C2" w:rsidP="001766C2">
      <w:pPr>
        <w:pStyle w:val="BodyText"/>
        <w:rPr>
          <w:rFonts w:asciiTheme="minorHAnsi" w:hAnsiTheme="minorHAnsi" w:cstheme="minorBidi"/>
          <w:b/>
          <w:bCs/>
          <w:sz w:val="22"/>
          <w:szCs w:val="22"/>
        </w:rPr>
      </w:pPr>
    </w:p>
    <w:p w14:paraId="20B61DE0" w14:textId="77777777" w:rsidR="001766C2" w:rsidRDefault="001766C2" w:rsidP="001766C2">
      <w:pPr>
        <w:jc w:val="both"/>
        <w:rPr>
          <w:rFonts w:asciiTheme="minorHAnsi" w:hAnsiTheme="minorHAnsi" w:cstheme="minorHAnsi"/>
          <w:sz w:val="22"/>
          <w:szCs w:val="22"/>
        </w:rPr>
      </w:pPr>
    </w:p>
    <w:p w14:paraId="05A4E682" w14:textId="77777777" w:rsidR="001766C2" w:rsidRPr="00F07C2A" w:rsidRDefault="001766C2" w:rsidP="001766C2">
      <w:pPr>
        <w:jc w:val="both"/>
        <w:rPr>
          <w:rFonts w:asciiTheme="minorHAnsi" w:eastAsia="SimSun" w:hAnsiTheme="minorHAnsi" w:cstheme="minorHAnsi"/>
          <w:b/>
          <w:bCs/>
          <w:highlight w:val="lightGray"/>
          <w:lang w:val="en-US"/>
        </w:rPr>
      </w:pPr>
    </w:p>
    <w:p w14:paraId="222BAB52" w14:textId="77777777" w:rsidR="001766C2" w:rsidRPr="00BD7E35" w:rsidRDefault="001766C2" w:rsidP="001766C2">
      <w:pPr>
        <w:pStyle w:val="Heading1"/>
        <w:numPr>
          <w:ilvl w:val="0"/>
          <w:numId w:val="28"/>
        </w:numPr>
        <w:tabs>
          <w:tab w:val="clear" w:pos="432"/>
        </w:tabs>
        <w:rPr>
          <w:rFonts w:eastAsia="Arial"/>
          <w:b/>
          <w:bCs/>
          <w:noProof/>
        </w:rPr>
      </w:pPr>
      <w:r w:rsidRPr="00BD7E35">
        <w:rPr>
          <w:rFonts w:eastAsia="Arial"/>
          <w:noProof/>
        </w:rPr>
        <w:t>Summary</w:t>
      </w:r>
    </w:p>
    <w:p w14:paraId="3B4F9B08" w14:textId="0E476E7B" w:rsidR="00994315" w:rsidRPr="008D76E7" w:rsidRDefault="007C5F58" w:rsidP="008D76E7">
      <w:pPr>
        <w:pStyle w:val="3GPPText"/>
        <w:rPr>
          <w:sz w:val="20"/>
        </w:rPr>
      </w:pPr>
      <w:r w:rsidRPr="008D76E7">
        <w:rPr>
          <w:sz w:val="20"/>
        </w:rPr>
        <w:t>In this contribution,</w:t>
      </w:r>
      <w:r w:rsidR="00994315" w:rsidRPr="008D76E7">
        <w:rPr>
          <w:sz w:val="20"/>
        </w:rPr>
        <w:t xml:space="preserve"> we propose RAN2 to agree following observations and proposals:</w:t>
      </w:r>
    </w:p>
    <w:p w14:paraId="7FB93B28" w14:textId="77777777" w:rsidR="00994315" w:rsidRPr="008D76E7" w:rsidRDefault="00994315" w:rsidP="008D76E7">
      <w:pPr>
        <w:pStyle w:val="3GPPText"/>
        <w:rPr>
          <w:b/>
          <w:bCs/>
          <w:sz w:val="20"/>
        </w:rPr>
      </w:pPr>
      <w:r w:rsidRPr="008D76E7">
        <w:rPr>
          <w:b/>
          <w:bCs/>
          <w:sz w:val="20"/>
        </w:rPr>
        <w:t xml:space="preserve">Observation 1: Option 2 seems to have a good overlap with the measurement framework for mobility; except for the difference that mobility involves multiple cells including serving cell whereas beam management concerns the serving cell only. The main difference between options 3 and 4 is the definition of probability and confidence, which RAN1 should address.  </w:t>
      </w:r>
    </w:p>
    <w:p w14:paraId="37CD056A" w14:textId="77777777" w:rsidR="0003622A" w:rsidRPr="008D76E7" w:rsidRDefault="00994315" w:rsidP="008D76E7">
      <w:pPr>
        <w:pStyle w:val="3GPPText"/>
        <w:rPr>
          <w:b/>
          <w:bCs/>
          <w:sz w:val="20"/>
        </w:rPr>
      </w:pPr>
      <w:r w:rsidRPr="008D76E7">
        <w:rPr>
          <w:b/>
          <w:bCs/>
          <w:sz w:val="20"/>
        </w:rPr>
        <w:t>Proposal 1: RAN2 to assume that option 2 is the baseline and wait for further progress from RAN1</w:t>
      </w:r>
      <w:r w:rsidR="0003622A" w:rsidRPr="008D76E7">
        <w:rPr>
          <w:b/>
          <w:bCs/>
          <w:sz w:val="20"/>
        </w:rPr>
        <w:t>.</w:t>
      </w:r>
    </w:p>
    <w:p w14:paraId="78E4322D" w14:textId="77777777" w:rsidR="0003622A" w:rsidRPr="008D76E7" w:rsidRDefault="0003622A" w:rsidP="008D76E7">
      <w:pPr>
        <w:pStyle w:val="3GPPText"/>
        <w:rPr>
          <w:b/>
          <w:bCs/>
          <w:sz w:val="20"/>
        </w:rPr>
      </w:pPr>
      <w:r w:rsidRPr="008D76E7">
        <w:rPr>
          <w:b/>
          <w:bCs/>
          <w:sz w:val="20"/>
        </w:rPr>
        <w:t xml:space="preserve">Proposal 2: At the inference stage, the UE report that the quality of input data has gone bad, to the </w:t>
      </w:r>
      <w:proofErr w:type="spellStart"/>
      <w:r w:rsidRPr="008D76E7">
        <w:rPr>
          <w:b/>
          <w:bCs/>
          <w:sz w:val="20"/>
        </w:rPr>
        <w:t>gNB</w:t>
      </w:r>
      <w:proofErr w:type="spellEnd"/>
      <w:r w:rsidRPr="008D76E7">
        <w:rPr>
          <w:b/>
          <w:bCs/>
          <w:sz w:val="20"/>
        </w:rPr>
        <w:t xml:space="preserve"> when the measurement results fail to meet the model's input requirements (applies to both beam management and positioning).</w:t>
      </w:r>
    </w:p>
    <w:p w14:paraId="034EFD18" w14:textId="77777777" w:rsidR="0003622A" w:rsidRPr="008D76E7" w:rsidRDefault="0003622A" w:rsidP="008D76E7">
      <w:pPr>
        <w:pStyle w:val="3GPPText"/>
        <w:rPr>
          <w:b/>
          <w:bCs/>
          <w:sz w:val="20"/>
        </w:rPr>
      </w:pPr>
      <w:r w:rsidRPr="008D76E7">
        <w:rPr>
          <w:b/>
          <w:bCs/>
          <w:sz w:val="20"/>
        </w:rPr>
        <w:t>Observation 2: For known models within the NW for beam management, model selection can rely on channel-related measurements like RSRP, SINR, or other relevant information.</w:t>
      </w:r>
    </w:p>
    <w:p w14:paraId="085025C3" w14:textId="77777777" w:rsidR="0003622A" w:rsidRPr="008D76E7" w:rsidRDefault="0003622A" w:rsidP="008D76E7">
      <w:pPr>
        <w:pStyle w:val="3GPPText"/>
        <w:rPr>
          <w:b/>
          <w:bCs/>
          <w:sz w:val="20"/>
        </w:rPr>
      </w:pPr>
      <w:r w:rsidRPr="008D76E7">
        <w:rPr>
          <w:b/>
          <w:bCs/>
          <w:sz w:val="20"/>
        </w:rPr>
        <w:t>Observation 3: For unknown models within the NW for beam management, select the target model based on the performance of the candidate models obtained through detection.</w:t>
      </w:r>
    </w:p>
    <w:p w14:paraId="05C56B7C" w14:textId="2D38E1D2" w:rsidR="0003622A" w:rsidRPr="008D76E7" w:rsidRDefault="0003622A" w:rsidP="008D76E7">
      <w:pPr>
        <w:pStyle w:val="3GPPText"/>
        <w:rPr>
          <w:b/>
          <w:bCs/>
          <w:sz w:val="20"/>
        </w:rPr>
      </w:pPr>
      <w:r w:rsidRPr="008D76E7">
        <w:rPr>
          <w:b/>
          <w:bCs/>
          <w:sz w:val="20"/>
        </w:rPr>
        <w:t xml:space="preserve">Proposal 3: For UE side model switching for beam management, no new </w:t>
      </w:r>
      <w:r w:rsidR="0028124B">
        <w:rPr>
          <w:rFonts w:eastAsia="MS Gothic"/>
          <w:b/>
        </w:rPr>
        <w:t>information</w:t>
      </w:r>
      <w:r w:rsidR="0028124B" w:rsidRPr="00DE7CE8">
        <w:rPr>
          <w:rFonts w:eastAsia="MS Gothic"/>
          <w:b/>
        </w:rPr>
        <w:t xml:space="preserve"> </w:t>
      </w:r>
      <w:r w:rsidRPr="008D76E7">
        <w:rPr>
          <w:b/>
          <w:bCs/>
          <w:sz w:val="20"/>
        </w:rPr>
        <w:t>is required from the UE.</w:t>
      </w:r>
    </w:p>
    <w:p w14:paraId="3F3E47FF" w14:textId="77777777" w:rsidR="0003622A" w:rsidRPr="008D76E7" w:rsidRDefault="0003622A" w:rsidP="008D76E7">
      <w:pPr>
        <w:pStyle w:val="3GPPText"/>
        <w:rPr>
          <w:b/>
          <w:bCs/>
          <w:sz w:val="20"/>
        </w:rPr>
      </w:pPr>
      <w:r w:rsidRPr="008D76E7">
        <w:rPr>
          <w:b/>
          <w:bCs/>
          <w:sz w:val="20"/>
        </w:rPr>
        <w:t xml:space="preserve">Proposal 4: </w:t>
      </w:r>
      <w:proofErr w:type="gramStart"/>
      <w:r w:rsidRPr="008D76E7">
        <w:rPr>
          <w:b/>
          <w:bCs/>
          <w:sz w:val="20"/>
        </w:rPr>
        <w:t>In order to</w:t>
      </w:r>
      <w:proofErr w:type="gramEnd"/>
      <w:r w:rsidRPr="008D76E7">
        <w:rPr>
          <w:b/>
          <w:bCs/>
          <w:sz w:val="20"/>
        </w:rPr>
        <w:t xml:space="preserve"> support AI/ML model update (e.g., in case 1), the AI/ML server/management (e.g., LMF) sends the criteria (e.g., parameters for performance evaluation, thresholds) to the radio node performing AI/ML model inference.</w:t>
      </w:r>
    </w:p>
    <w:p w14:paraId="0004C0E9" w14:textId="0A6BE88C" w:rsidR="00D24C65" w:rsidRPr="008A5203" w:rsidRDefault="0003622A" w:rsidP="008D76E7">
      <w:pPr>
        <w:pStyle w:val="3GPPText"/>
        <w:rPr>
          <w:b/>
          <w:bCs/>
          <w:lang w:eastAsia="zh-CN"/>
        </w:rPr>
      </w:pPr>
      <w:r w:rsidRPr="008D76E7">
        <w:rPr>
          <w:b/>
          <w:bCs/>
          <w:sz w:val="20"/>
        </w:rPr>
        <w:t>Proposal 5: UE to provide an indication of AI/ML model update to the AI/ML server/management (e.g., LMF) for UE side model.</w:t>
      </w:r>
    </w:p>
    <w:p w14:paraId="2FCBBD21" w14:textId="77777777" w:rsidR="0097065D" w:rsidRPr="00F656A8" w:rsidRDefault="0097065D" w:rsidP="00AB79D6">
      <w:pPr>
        <w:jc w:val="both"/>
        <w:rPr>
          <w:b/>
          <w:bCs/>
          <w:sz w:val="22"/>
          <w:szCs w:val="22"/>
        </w:rPr>
      </w:pPr>
    </w:p>
    <w:p w14:paraId="459C7026" w14:textId="74747B07" w:rsidR="00A02032" w:rsidRPr="008D76E7" w:rsidRDefault="00A02032" w:rsidP="008D76E7">
      <w:pPr>
        <w:pStyle w:val="Heading1"/>
        <w:numPr>
          <w:ilvl w:val="0"/>
          <w:numId w:val="28"/>
        </w:numPr>
        <w:tabs>
          <w:tab w:val="clear" w:pos="432"/>
        </w:tabs>
        <w:rPr>
          <w:rFonts w:eastAsia="Arial"/>
          <w:noProof/>
        </w:rPr>
      </w:pPr>
      <w:r w:rsidRPr="008D76E7">
        <w:rPr>
          <w:rFonts w:eastAsia="Arial"/>
          <w:noProof/>
        </w:rPr>
        <w:t xml:space="preserve">References </w:t>
      </w:r>
    </w:p>
    <w:p w14:paraId="552705E0" w14:textId="77777777" w:rsidR="001276BB" w:rsidRDefault="001276BB" w:rsidP="001276BB">
      <w:pPr>
        <w:pStyle w:val="ListParagraph"/>
        <w:numPr>
          <w:ilvl w:val="0"/>
          <w:numId w:val="23"/>
        </w:numPr>
        <w:spacing w:before="80" w:after="80" w:line="240" w:lineRule="auto"/>
        <w:ind w:left="357" w:hanging="357"/>
        <w:contextualSpacing w:val="0"/>
        <w:jc w:val="both"/>
        <w:rPr>
          <w:rFonts w:ascii="Times New Roman" w:hAnsi="Times New Roman"/>
          <w:color w:val="000000" w:themeColor="text1"/>
        </w:rPr>
      </w:pPr>
      <w:r>
        <w:rPr>
          <w:rFonts w:ascii="Times New Roman" w:hAnsi="Times New Roman"/>
          <w:color w:val="000000" w:themeColor="text1"/>
        </w:rPr>
        <w:t xml:space="preserve">3GPP TR 38.843 </w:t>
      </w:r>
      <w:r w:rsidRPr="006427B4">
        <w:rPr>
          <w:rFonts w:ascii="Times New Roman" w:hAnsi="Times New Roman"/>
          <w:color w:val="000000" w:themeColor="text1"/>
        </w:rPr>
        <w:t>Study on Artificial Intelligence (AI)/Machine Learning (ML) for NR air interface</w:t>
      </w:r>
      <w:r>
        <w:rPr>
          <w:rFonts w:ascii="Times New Roman" w:hAnsi="Times New Roman"/>
          <w:color w:val="000000" w:themeColor="text1"/>
        </w:rPr>
        <w:t>.</w:t>
      </w:r>
    </w:p>
    <w:p w14:paraId="5519559D" w14:textId="77777777" w:rsidR="001276BB" w:rsidRPr="00E95679" w:rsidRDefault="001276BB" w:rsidP="001276BB">
      <w:pPr>
        <w:pStyle w:val="ListParagraph"/>
        <w:numPr>
          <w:ilvl w:val="0"/>
          <w:numId w:val="23"/>
        </w:numPr>
        <w:spacing w:before="80" w:after="80" w:line="240" w:lineRule="auto"/>
        <w:contextualSpacing w:val="0"/>
        <w:jc w:val="both"/>
        <w:rPr>
          <w:rFonts w:ascii="Times New Roman" w:hAnsi="Times New Roman"/>
          <w:color w:val="000000" w:themeColor="text1"/>
        </w:rPr>
      </w:pPr>
      <w:r w:rsidRPr="00E95679">
        <w:rPr>
          <w:rFonts w:ascii="Times New Roman" w:hAnsi="Times New Roman"/>
          <w:color w:val="000000" w:themeColor="text1"/>
        </w:rPr>
        <w:t>Y. Bai, J. Zhang, C. Sun, L. Zhao, H. Li and X. Wang, "AI-Based Beam Management in 3GPP: Optimizing Data Collection Time Window for Temporal Beam Prediction," in IEEE Open Journal of Vehicular Technology, vol. 5, pp. 48-55, 2024, doi: 10.1109/OJVT.2023.3337357.</w:t>
      </w:r>
    </w:p>
    <w:p w14:paraId="47F64FD0" w14:textId="77777777" w:rsidR="001276BB" w:rsidRDefault="001276BB" w:rsidP="001276BB">
      <w:pPr>
        <w:pStyle w:val="ListParagraph"/>
        <w:numPr>
          <w:ilvl w:val="0"/>
          <w:numId w:val="23"/>
        </w:numPr>
        <w:spacing w:before="80" w:after="80" w:line="240" w:lineRule="auto"/>
        <w:contextualSpacing w:val="0"/>
        <w:jc w:val="both"/>
        <w:rPr>
          <w:rFonts w:ascii="Times New Roman" w:hAnsi="Times New Roman"/>
          <w:color w:val="000000" w:themeColor="text1"/>
        </w:rPr>
      </w:pPr>
      <w:r w:rsidRPr="00E4593F">
        <w:rPr>
          <w:rFonts w:ascii="Times New Roman" w:hAnsi="Times New Roman"/>
          <w:color w:val="000000" w:themeColor="text1"/>
        </w:rPr>
        <w:t>C. Sun et al., "AI Model Selection and Monitoring for Beam Management in 5G-Advanced," in IEEE Open Journal of the Communications Society, vol. 5, pp. 38-50, 2024, doi: 10.1109/OJCOMS.2023.3337850.</w:t>
      </w:r>
    </w:p>
    <w:p w14:paraId="648E7926" w14:textId="48CA8CA2" w:rsidR="002909B4" w:rsidRPr="00E4593F" w:rsidRDefault="002909B4" w:rsidP="001276BB">
      <w:pPr>
        <w:pStyle w:val="ListParagraph"/>
        <w:numPr>
          <w:ilvl w:val="0"/>
          <w:numId w:val="23"/>
        </w:numPr>
        <w:spacing w:before="80" w:after="80" w:line="240" w:lineRule="auto"/>
        <w:contextualSpacing w:val="0"/>
        <w:jc w:val="both"/>
        <w:rPr>
          <w:rFonts w:ascii="Times New Roman" w:hAnsi="Times New Roman"/>
          <w:color w:val="000000" w:themeColor="text1"/>
        </w:rPr>
      </w:pPr>
      <w:bookmarkStart w:id="14" w:name="_Ref162955411"/>
      <w:r w:rsidRPr="0003622A">
        <w:rPr>
          <w:rFonts w:ascii="Times New Roman" w:hAnsi="Times New Roman"/>
        </w:rPr>
        <w:t>R1-2401825, “Summary #4 AI/ML Positioning”, Ericsson, Athens-Greece, March 2024.</w:t>
      </w:r>
      <w:bookmarkEnd w:id="14"/>
    </w:p>
    <w:p w14:paraId="6C4DF56E" w14:textId="75711F7F" w:rsidR="00EB24C0" w:rsidRPr="001276BB" w:rsidRDefault="00EB24C0"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A3773" w14:textId="77777777" w:rsidR="000C410D" w:rsidRDefault="000C410D">
      <w:r>
        <w:separator/>
      </w:r>
    </w:p>
  </w:endnote>
  <w:endnote w:type="continuationSeparator" w:id="0">
    <w:p w14:paraId="6B6C1504" w14:textId="77777777" w:rsidR="000C410D" w:rsidRDefault="000C410D">
      <w:r>
        <w:continuationSeparator/>
      </w:r>
    </w:p>
  </w:endnote>
  <w:endnote w:type="continuationNotice" w:id="1">
    <w:p w14:paraId="41C2956F" w14:textId="77777777" w:rsidR="000C410D" w:rsidRDefault="000C4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B3CF" w14:textId="77777777" w:rsidR="000C410D" w:rsidRDefault="000C410D">
      <w:r>
        <w:separator/>
      </w:r>
    </w:p>
  </w:footnote>
  <w:footnote w:type="continuationSeparator" w:id="0">
    <w:p w14:paraId="6EE543F6" w14:textId="77777777" w:rsidR="000C410D" w:rsidRDefault="000C410D">
      <w:r>
        <w:continuationSeparator/>
      </w:r>
    </w:p>
  </w:footnote>
  <w:footnote w:type="continuationNotice" w:id="1">
    <w:p w14:paraId="310E5ED3" w14:textId="77777777" w:rsidR="000C410D" w:rsidRDefault="000C41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B05601"/>
    <w:multiLevelType w:val="hybridMultilevel"/>
    <w:tmpl w:val="6CE2AA88"/>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267C11DD"/>
    <w:multiLevelType w:val="multilevel"/>
    <w:tmpl w:val="05F4C102"/>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EC1D5D"/>
    <w:multiLevelType w:val="multilevel"/>
    <w:tmpl w:val="3F38A094"/>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1"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2"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3"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4"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0"/>
  </w:num>
  <w:num w:numId="2" w16cid:durableId="1118648377">
    <w:abstractNumId w:val="23"/>
  </w:num>
  <w:num w:numId="3" w16cid:durableId="733433732">
    <w:abstractNumId w:val="11"/>
  </w:num>
  <w:num w:numId="4" w16cid:durableId="99183514">
    <w:abstractNumId w:val="8"/>
  </w:num>
  <w:num w:numId="5" w16cid:durableId="1603878845">
    <w:abstractNumId w:val="2"/>
  </w:num>
  <w:num w:numId="6" w16cid:durableId="1531187702">
    <w:abstractNumId w:val="22"/>
  </w:num>
  <w:num w:numId="7" w16cid:durableId="583950909">
    <w:abstractNumId w:val="24"/>
  </w:num>
  <w:num w:numId="8" w16cid:durableId="1858275045">
    <w:abstractNumId w:val="15"/>
  </w:num>
  <w:num w:numId="9" w16cid:durableId="1541164796">
    <w:abstractNumId w:val="12"/>
  </w:num>
  <w:num w:numId="10" w16cid:durableId="195627461">
    <w:abstractNumId w:val="5"/>
  </w:num>
  <w:num w:numId="11" w16cid:durableId="1150945229">
    <w:abstractNumId w:val="19"/>
  </w:num>
  <w:num w:numId="12" w16cid:durableId="664011702">
    <w:abstractNumId w:val="16"/>
  </w:num>
  <w:num w:numId="13" w16cid:durableId="542786459">
    <w:abstractNumId w:val="0"/>
  </w:num>
  <w:num w:numId="14" w16cid:durableId="1788158413">
    <w:abstractNumId w:val="4"/>
  </w:num>
  <w:num w:numId="15" w16cid:durableId="1060442625">
    <w:abstractNumId w:val="21"/>
  </w:num>
  <w:num w:numId="16" w16cid:durableId="768892580">
    <w:abstractNumId w:val="6"/>
  </w:num>
  <w:num w:numId="17" w16cid:durableId="109862247">
    <w:abstractNumId w:val="21"/>
  </w:num>
  <w:num w:numId="18" w16cid:durableId="1843658861">
    <w:abstractNumId w:val="21"/>
  </w:num>
  <w:num w:numId="19" w16cid:durableId="1190603182">
    <w:abstractNumId w:val="20"/>
  </w:num>
  <w:num w:numId="20" w16cid:durableId="1109662301">
    <w:abstractNumId w:val="18"/>
  </w:num>
  <w:num w:numId="21" w16cid:durableId="183567218">
    <w:abstractNumId w:val="13"/>
  </w:num>
  <w:num w:numId="22" w16cid:durableId="325670262">
    <w:abstractNumId w:val="17"/>
  </w:num>
  <w:num w:numId="23" w16cid:durableId="807430969">
    <w:abstractNumId w:val="14"/>
  </w:num>
  <w:num w:numId="24" w16cid:durableId="464465502">
    <w:abstractNumId w:val="1"/>
  </w:num>
  <w:num w:numId="25" w16cid:durableId="39205967">
    <w:abstractNumId w:val="17"/>
  </w:num>
  <w:num w:numId="26" w16cid:durableId="864906068">
    <w:abstractNumId w:val="9"/>
  </w:num>
  <w:num w:numId="27" w16cid:durableId="2024014585">
    <w:abstractNumId w:val="3"/>
  </w:num>
  <w:num w:numId="28" w16cid:durableId="1810970957">
    <w:abstractNumId w:val="7"/>
  </w:num>
  <w:num w:numId="29" w16cid:durableId="1303577297">
    <w:abstractNumId w:val="21"/>
  </w:num>
  <w:num w:numId="30" w16cid:durableId="1217084079">
    <w:abstractNumId w:val="21"/>
  </w:num>
  <w:num w:numId="31" w16cid:durableId="58484981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02C"/>
    <w:rsid w:val="000163B0"/>
    <w:rsid w:val="00016417"/>
    <w:rsid w:val="0001683E"/>
    <w:rsid w:val="000169DB"/>
    <w:rsid w:val="0001701A"/>
    <w:rsid w:val="00017C93"/>
    <w:rsid w:val="00017CD0"/>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22A"/>
    <w:rsid w:val="00036EC6"/>
    <w:rsid w:val="000370F4"/>
    <w:rsid w:val="000375A4"/>
    <w:rsid w:val="00040127"/>
    <w:rsid w:val="000413A1"/>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6B81"/>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47D"/>
    <w:rsid w:val="00095AA2"/>
    <w:rsid w:val="00095DA7"/>
    <w:rsid w:val="0009666A"/>
    <w:rsid w:val="00096A87"/>
    <w:rsid w:val="000970F6"/>
    <w:rsid w:val="000A006E"/>
    <w:rsid w:val="000A0267"/>
    <w:rsid w:val="000A1523"/>
    <w:rsid w:val="000A17F4"/>
    <w:rsid w:val="000A1A8E"/>
    <w:rsid w:val="000A1ADA"/>
    <w:rsid w:val="000A1DAC"/>
    <w:rsid w:val="000A1E5F"/>
    <w:rsid w:val="000A1F90"/>
    <w:rsid w:val="000A2226"/>
    <w:rsid w:val="000A279A"/>
    <w:rsid w:val="000A2A9B"/>
    <w:rsid w:val="000A2C11"/>
    <w:rsid w:val="000A2F80"/>
    <w:rsid w:val="000A4592"/>
    <w:rsid w:val="000A4D22"/>
    <w:rsid w:val="000A4F80"/>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B93"/>
    <w:rsid w:val="000B4DA5"/>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180"/>
    <w:rsid w:val="000C2596"/>
    <w:rsid w:val="000C28FA"/>
    <w:rsid w:val="000C2C82"/>
    <w:rsid w:val="000C318A"/>
    <w:rsid w:val="000C363E"/>
    <w:rsid w:val="000C3B66"/>
    <w:rsid w:val="000C3D05"/>
    <w:rsid w:val="000C405C"/>
    <w:rsid w:val="000C410D"/>
    <w:rsid w:val="000C4680"/>
    <w:rsid w:val="000C5DB3"/>
    <w:rsid w:val="000C5E79"/>
    <w:rsid w:val="000C6A67"/>
    <w:rsid w:val="000C72B3"/>
    <w:rsid w:val="000C7460"/>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48"/>
    <w:rsid w:val="000D6E9E"/>
    <w:rsid w:val="000D7155"/>
    <w:rsid w:val="000D7467"/>
    <w:rsid w:val="000D751D"/>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DB3"/>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215"/>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276BB"/>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29"/>
    <w:rsid w:val="00137A9B"/>
    <w:rsid w:val="00137C2D"/>
    <w:rsid w:val="0014033A"/>
    <w:rsid w:val="0014053C"/>
    <w:rsid w:val="00141959"/>
    <w:rsid w:val="00141C30"/>
    <w:rsid w:val="00142493"/>
    <w:rsid w:val="0014255A"/>
    <w:rsid w:val="00142978"/>
    <w:rsid w:val="00142C95"/>
    <w:rsid w:val="0014300B"/>
    <w:rsid w:val="001434D1"/>
    <w:rsid w:val="0014370B"/>
    <w:rsid w:val="0014377B"/>
    <w:rsid w:val="00143A43"/>
    <w:rsid w:val="001442FF"/>
    <w:rsid w:val="0014434E"/>
    <w:rsid w:val="00144450"/>
    <w:rsid w:val="001444A6"/>
    <w:rsid w:val="0014457C"/>
    <w:rsid w:val="00144594"/>
    <w:rsid w:val="001446FE"/>
    <w:rsid w:val="00144D6A"/>
    <w:rsid w:val="00145166"/>
    <w:rsid w:val="00145698"/>
    <w:rsid w:val="00145CBD"/>
    <w:rsid w:val="00145EE6"/>
    <w:rsid w:val="00146677"/>
    <w:rsid w:val="001467D7"/>
    <w:rsid w:val="001475F8"/>
    <w:rsid w:val="0014763F"/>
    <w:rsid w:val="001479A7"/>
    <w:rsid w:val="00147BFA"/>
    <w:rsid w:val="001502B3"/>
    <w:rsid w:val="00150325"/>
    <w:rsid w:val="00150626"/>
    <w:rsid w:val="00150B98"/>
    <w:rsid w:val="00151CAD"/>
    <w:rsid w:val="0015236F"/>
    <w:rsid w:val="00153D3C"/>
    <w:rsid w:val="001544BE"/>
    <w:rsid w:val="00154CE5"/>
    <w:rsid w:val="00155323"/>
    <w:rsid w:val="00155594"/>
    <w:rsid w:val="00156936"/>
    <w:rsid w:val="00156D31"/>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B3C"/>
    <w:rsid w:val="00171F1D"/>
    <w:rsid w:val="00172928"/>
    <w:rsid w:val="00173074"/>
    <w:rsid w:val="001732F9"/>
    <w:rsid w:val="00173643"/>
    <w:rsid w:val="00173D97"/>
    <w:rsid w:val="00173E91"/>
    <w:rsid w:val="00174203"/>
    <w:rsid w:val="00175273"/>
    <w:rsid w:val="0017561A"/>
    <w:rsid w:val="00175D2D"/>
    <w:rsid w:val="00175FA6"/>
    <w:rsid w:val="00176336"/>
    <w:rsid w:val="001766C2"/>
    <w:rsid w:val="00176991"/>
    <w:rsid w:val="00176E7E"/>
    <w:rsid w:val="00177206"/>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4C"/>
    <w:rsid w:val="00185800"/>
    <w:rsid w:val="00185896"/>
    <w:rsid w:val="00186142"/>
    <w:rsid w:val="0018658C"/>
    <w:rsid w:val="001866BB"/>
    <w:rsid w:val="00186824"/>
    <w:rsid w:val="00186FA2"/>
    <w:rsid w:val="0018789E"/>
    <w:rsid w:val="00187D9C"/>
    <w:rsid w:val="001902AF"/>
    <w:rsid w:val="001904D0"/>
    <w:rsid w:val="001910A5"/>
    <w:rsid w:val="00191961"/>
    <w:rsid w:val="00191AF4"/>
    <w:rsid w:val="00191B68"/>
    <w:rsid w:val="00191D50"/>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C7F87"/>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B91"/>
    <w:rsid w:val="00212840"/>
    <w:rsid w:val="0021288B"/>
    <w:rsid w:val="00212CAB"/>
    <w:rsid w:val="00212CE4"/>
    <w:rsid w:val="00213118"/>
    <w:rsid w:val="002136F8"/>
    <w:rsid w:val="00213787"/>
    <w:rsid w:val="00213875"/>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3AFA"/>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DB4"/>
    <w:rsid w:val="00251E7C"/>
    <w:rsid w:val="0025205E"/>
    <w:rsid w:val="002521ED"/>
    <w:rsid w:val="00252225"/>
    <w:rsid w:val="00252380"/>
    <w:rsid w:val="00252775"/>
    <w:rsid w:val="00252AFE"/>
    <w:rsid w:val="00252F36"/>
    <w:rsid w:val="00252FC2"/>
    <w:rsid w:val="00253977"/>
    <w:rsid w:val="00253FF9"/>
    <w:rsid w:val="00254B54"/>
    <w:rsid w:val="0025518F"/>
    <w:rsid w:val="00255975"/>
    <w:rsid w:val="002559DF"/>
    <w:rsid w:val="00255A21"/>
    <w:rsid w:val="00255E54"/>
    <w:rsid w:val="00256B08"/>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6AF7"/>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0CF3"/>
    <w:rsid w:val="0028124B"/>
    <w:rsid w:val="0028158C"/>
    <w:rsid w:val="002815BA"/>
    <w:rsid w:val="002817B8"/>
    <w:rsid w:val="0028198C"/>
    <w:rsid w:val="00281A69"/>
    <w:rsid w:val="00281FA0"/>
    <w:rsid w:val="00282135"/>
    <w:rsid w:val="002826E5"/>
    <w:rsid w:val="00282D25"/>
    <w:rsid w:val="00282D7A"/>
    <w:rsid w:val="00282E54"/>
    <w:rsid w:val="00284062"/>
    <w:rsid w:val="00284965"/>
    <w:rsid w:val="002852F5"/>
    <w:rsid w:val="002860F1"/>
    <w:rsid w:val="0028725E"/>
    <w:rsid w:val="0028771E"/>
    <w:rsid w:val="00287934"/>
    <w:rsid w:val="00290425"/>
    <w:rsid w:val="002904DF"/>
    <w:rsid w:val="00290688"/>
    <w:rsid w:val="0029079E"/>
    <w:rsid w:val="002909B4"/>
    <w:rsid w:val="00291075"/>
    <w:rsid w:val="00291170"/>
    <w:rsid w:val="002912BF"/>
    <w:rsid w:val="0029135F"/>
    <w:rsid w:val="002914C6"/>
    <w:rsid w:val="0029242A"/>
    <w:rsid w:val="002928C7"/>
    <w:rsid w:val="00292CA9"/>
    <w:rsid w:val="00292E63"/>
    <w:rsid w:val="00293199"/>
    <w:rsid w:val="00293425"/>
    <w:rsid w:val="00293C97"/>
    <w:rsid w:val="00293FF2"/>
    <w:rsid w:val="00294A39"/>
    <w:rsid w:val="00294ABC"/>
    <w:rsid w:val="00294E96"/>
    <w:rsid w:val="00295230"/>
    <w:rsid w:val="0029553F"/>
    <w:rsid w:val="002959D8"/>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20D"/>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5FB9"/>
    <w:rsid w:val="002B6197"/>
    <w:rsid w:val="002B6A0E"/>
    <w:rsid w:val="002B6FBA"/>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44D"/>
    <w:rsid w:val="002C55C6"/>
    <w:rsid w:val="002C5A07"/>
    <w:rsid w:val="002C5A54"/>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A25"/>
    <w:rsid w:val="002D2B04"/>
    <w:rsid w:val="002D2C93"/>
    <w:rsid w:val="002D3025"/>
    <w:rsid w:val="002D3511"/>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F00"/>
    <w:rsid w:val="002E4030"/>
    <w:rsid w:val="002E4543"/>
    <w:rsid w:val="002E463D"/>
    <w:rsid w:val="002E46EE"/>
    <w:rsid w:val="002E47C7"/>
    <w:rsid w:val="002E4C3D"/>
    <w:rsid w:val="002E51CA"/>
    <w:rsid w:val="002E53CD"/>
    <w:rsid w:val="002E56AD"/>
    <w:rsid w:val="002E5874"/>
    <w:rsid w:val="002E59E3"/>
    <w:rsid w:val="002E5D6D"/>
    <w:rsid w:val="002E5F36"/>
    <w:rsid w:val="002E624F"/>
    <w:rsid w:val="002E648C"/>
    <w:rsid w:val="002E674A"/>
    <w:rsid w:val="002E6B3A"/>
    <w:rsid w:val="002E771E"/>
    <w:rsid w:val="002E79F5"/>
    <w:rsid w:val="002E7D42"/>
    <w:rsid w:val="002E7D51"/>
    <w:rsid w:val="002F0481"/>
    <w:rsid w:val="002F0E10"/>
    <w:rsid w:val="002F112A"/>
    <w:rsid w:val="002F1538"/>
    <w:rsid w:val="002F156B"/>
    <w:rsid w:val="002F16B0"/>
    <w:rsid w:val="002F174F"/>
    <w:rsid w:val="002F18B2"/>
    <w:rsid w:val="002F1B77"/>
    <w:rsid w:val="002F1CA7"/>
    <w:rsid w:val="002F1CE8"/>
    <w:rsid w:val="002F1EA6"/>
    <w:rsid w:val="002F27EB"/>
    <w:rsid w:val="002F34C8"/>
    <w:rsid w:val="002F4178"/>
    <w:rsid w:val="002F42DA"/>
    <w:rsid w:val="002F46B5"/>
    <w:rsid w:val="002F47AC"/>
    <w:rsid w:val="002F5138"/>
    <w:rsid w:val="002F5939"/>
    <w:rsid w:val="002F5DDA"/>
    <w:rsid w:val="002F6242"/>
    <w:rsid w:val="002F62F6"/>
    <w:rsid w:val="002F648C"/>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1FBE"/>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5E6E"/>
    <w:rsid w:val="003160BF"/>
    <w:rsid w:val="0031682E"/>
    <w:rsid w:val="00316ADE"/>
    <w:rsid w:val="00316FE0"/>
    <w:rsid w:val="0031714E"/>
    <w:rsid w:val="0031726F"/>
    <w:rsid w:val="00317441"/>
    <w:rsid w:val="0031776F"/>
    <w:rsid w:val="00317B03"/>
    <w:rsid w:val="00320051"/>
    <w:rsid w:val="003207AA"/>
    <w:rsid w:val="003207AC"/>
    <w:rsid w:val="00320EE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95C"/>
    <w:rsid w:val="00345C9D"/>
    <w:rsid w:val="00345D06"/>
    <w:rsid w:val="00346294"/>
    <w:rsid w:val="003462E7"/>
    <w:rsid w:val="00346495"/>
    <w:rsid w:val="00346D9F"/>
    <w:rsid w:val="00346F1D"/>
    <w:rsid w:val="00347789"/>
    <w:rsid w:val="003502D8"/>
    <w:rsid w:val="00350B28"/>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2F99"/>
    <w:rsid w:val="0036331B"/>
    <w:rsid w:val="003640AE"/>
    <w:rsid w:val="003646B7"/>
    <w:rsid w:val="00364998"/>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D8"/>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DD9"/>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8ED"/>
    <w:rsid w:val="003C1E8B"/>
    <w:rsid w:val="003C1EE9"/>
    <w:rsid w:val="003C2111"/>
    <w:rsid w:val="003C25BD"/>
    <w:rsid w:val="003C2968"/>
    <w:rsid w:val="003C2B85"/>
    <w:rsid w:val="003C2C14"/>
    <w:rsid w:val="003C2CC8"/>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059"/>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C9C"/>
    <w:rsid w:val="003D2E8A"/>
    <w:rsid w:val="003D3495"/>
    <w:rsid w:val="003D36EF"/>
    <w:rsid w:val="003D393B"/>
    <w:rsid w:val="003D3A23"/>
    <w:rsid w:val="003D40F9"/>
    <w:rsid w:val="003D4845"/>
    <w:rsid w:val="003D49BA"/>
    <w:rsid w:val="003D4A98"/>
    <w:rsid w:val="003D4B4F"/>
    <w:rsid w:val="003D5A7D"/>
    <w:rsid w:val="003D614D"/>
    <w:rsid w:val="003D774B"/>
    <w:rsid w:val="003D775B"/>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1DB1"/>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582"/>
    <w:rsid w:val="00411B37"/>
    <w:rsid w:val="00411F58"/>
    <w:rsid w:val="00412091"/>
    <w:rsid w:val="0041286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D5E"/>
    <w:rsid w:val="0042035A"/>
    <w:rsid w:val="0042081B"/>
    <w:rsid w:val="0042157A"/>
    <w:rsid w:val="00421896"/>
    <w:rsid w:val="0042209F"/>
    <w:rsid w:val="00422199"/>
    <w:rsid w:val="004225F5"/>
    <w:rsid w:val="00422E43"/>
    <w:rsid w:val="00422F3F"/>
    <w:rsid w:val="00423D06"/>
    <w:rsid w:val="00423DB5"/>
    <w:rsid w:val="00423E69"/>
    <w:rsid w:val="00424D6F"/>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5E97"/>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1E0"/>
    <w:rsid w:val="0046446E"/>
    <w:rsid w:val="00464E7B"/>
    <w:rsid w:val="00465032"/>
    <w:rsid w:val="00466BE2"/>
    <w:rsid w:val="00466D87"/>
    <w:rsid w:val="0046701F"/>
    <w:rsid w:val="004705A2"/>
    <w:rsid w:val="00470C14"/>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AB4"/>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5C2"/>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3B3D"/>
    <w:rsid w:val="004E43E0"/>
    <w:rsid w:val="004E4636"/>
    <w:rsid w:val="004E4724"/>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67"/>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A26"/>
    <w:rsid w:val="00527F49"/>
    <w:rsid w:val="005303EC"/>
    <w:rsid w:val="0053051C"/>
    <w:rsid w:val="00530BFA"/>
    <w:rsid w:val="00530D1D"/>
    <w:rsid w:val="00531529"/>
    <w:rsid w:val="005315AB"/>
    <w:rsid w:val="00531E24"/>
    <w:rsid w:val="00531FDB"/>
    <w:rsid w:val="005335CD"/>
    <w:rsid w:val="00533DFA"/>
    <w:rsid w:val="005343AE"/>
    <w:rsid w:val="0053579C"/>
    <w:rsid w:val="00536288"/>
    <w:rsid w:val="005364D1"/>
    <w:rsid w:val="005366AC"/>
    <w:rsid w:val="00536B95"/>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9BF"/>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459"/>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68D"/>
    <w:rsid w:val="00580879"/>
    <w:rsid w:val="00580F00"/>
    <w:rsid w:val="005812D5"/>
    <w:rsid w:val="0058139E"/>
    <w:rsid w:val="00581482"/>
    <w:rsid w:val="005817B0"/>
    <w:rsid w:val="00581C87"/>
    <w:rsid w:val="0058216E"/>
    <w:rsid w:val="00582C76"/>
    <w:rsid w:val="00582DB8"/>
    <w:rsid w:val="00582EEB"/>
    <w:rsid w:val="00583162"/>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2B5"/>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A760A"/>
    <w:rsid w:val="005B0922"/>
    <w:rsid w:val="005B1633"/>
    <w:rsid w:val="005B1F02"/>
    <w:rsid w:val="005B1F64"/>
    <w:rsid w:val="005B202A"/>
    <w:rsid w:val="005B23B1"/>
    <w:rsid w:val="005B300F"/>
    <w:rsid w:val="005B3143"/>
    <w:rsid w:val="005B36FC"/>
    <w:rsid w:val="005B3FCC"/>
    <w:rsid w:val="005B4311"/>
    <w:rsid w:val="005B4487"/>
    <w:rsid w:val="005B47DC"/>
    <w:rsid w:val="005B4CD8"/>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3B92"/>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5F96"/>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D3A"/>
    <w:rsid w:val="006277CF"/>
    <w:rsid w:val="0062791D"/>
    <w:rsid w:val="0062799B"/>
    <w:rsid w:val="00627C10"/>
    <w:rsid w:val="00627C83"/>
    <w:rsid w:val="00627FCA"/>
    <w:rsid w:val="006302A8"/>
    <w:rsid w:val="0063035B"/>
    <w:rsid w:val="00630477"/>
    <w:rsid w:val="00630C84"/>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1CD"/>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0DDD"/>
    <w:rsid w:val="00671260"/>
    <w:rsid w:val="006717E6"/>
    <w:rsid w:val="006719D6"/>
    <w:rsid w:val="00671CE3"/>
    <w:rsid w:val="0067295E"/>
    <w:rsid w:val="00672BD2"/>
    <w:rsid w:val="00673305"/>
    <w:rsid w:val="006735EE"/>
    <w:rsid w:val="00673681"/>
    <w:rsid w:val="00673D54"/>
    <w:rsid w:val="0067423C"/>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3C9"/>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6A"/>
    <w:rsid w:val="00686B0C"/>
    <w:rsid w:val="00686F6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B5"/>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AF"/>
    <w:rsid w:val="006A6728"/>
    <w:rsid w:val="006A6CD2"/>
    <w:rsid w:val="006A719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702"/>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D0"/>
    <w:rsid w:val="006C6843"/>
    <w:rsid w:val="006C718C"/>
    <w:rsid w:val="006C72D4"/>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265"/>
    <w:rsid w:val="006E2840"/>
    <w:rsid w:val="006E2E66"/>
    <w:rsid w:val="006E310B"/>
    <w:rsid w:val="006E31C9"/>
    <w:rsid w:val="006E3833"/>
    <w:rsid w:val="006E3A64"/>
    <w:rsid w:val="006E49FE"/>
    <w:rsid w:val="006E4E4B"/>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5A3"/>
    <w:rsid w:val="00726344"/>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112"/>
    <w:rsid w:val="00741E95"/>
    <w:rsid w:val="00742281"/>
    <w:rsid w:val="0074329C"/>
    <w:rsid w:val="00743CC3"/>
    <w:rsid w:val="00743CFE"/>
    <w:rsid w:val="00743FCA"/>
    <w:rsid w:val="00744DD1"/>
    <w:rsid w:val="00745C41"/>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601C6"/>
    <w:rsid w:val="00760944"/>
    <w:rsid w:val="00760A1E"/>
    <w:rsid w:val="00760B5C"/>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7C9"/>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B85"/>
    <w:rsid w:val="00774D93"/>
    <w:rsid w:val="00775165"/>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4CB"/>
    <w:rsid w:val="007D3507"/>
    <w:rsid w:val="007D35DA"/>
    <w:rsid w:val="007D3708"/>
    <w:rsid w:val="007D385C"/>
    <w:rsid w:val="007D3922"/>
    <w:rsid w:val="007D3CC8"/>
    <w:rsid w:val="007D3F1E"/>
    <w:rsid w:val="007D40EA"/>
    <w:rsid w:val="007D4754"/>
    <w:rsid w:val="007D4914"/>
    <w:rsid w:val="007D4F82"/>
    <w:rsid w:val="007D578A"/>
    <w:rsid w:val="007D5ACD"/>
    <w:rsid w:val="007D5CF1"/>
    <w:rsid w:val="007D66A2"/>
    <w:rsid w:val="007D688B"/>
    <w:rsid w:val="007D7356"/>
    <w:rsid w:val="007D7475"/>
    <w:rsid w:val="007D77BF"/>
    <w:rsid w:val="007D78CC"/>
    <w:rsid w:val="007E06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43D"/>
    <w:rsid w:val="0080275E"/>
    <w:rsid w:val="00802A44"/>
    <w:rsid w:val="0080303E"/>
    <w:rsid w:val="0080376D"/>
    <w:rsid w:val="008047A9"/>
    <w:rsid w:val="00804B63"/>
    <w:rsid w:val="00805353"/>
    <w:rsid w:val="00805597"/>
    <w:rsid w:val="0080576A"/>
    <w:rsid w:val="00805832"/>
    <w:rsid w:val="008062CE"/>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2931"/>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701"/>
    <w:rsid w:val="00852AC0"/>
    <w:rsid w:val="00853090"/>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DD1"/>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D74"/>
    <w:rsid w:val="008A32FD"/>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197"/>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B7D96"/>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6B8F"/>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D7B"/>
    <w:rsid w:val="008D6286"/>
    <w:rsid w:val="008D6B0A"/>
    <w:rsid w:val="008D6E26"/>
    <w:rsid w:val="008D72BA"/>
    <w:rsid w:val="008D76E7"/>
    <w:rsid w:val="008D7A09"/>
    <w:rsid w:val="008E0088"/>
    <w:rsid w:val="008E0335"/>
    <w:rsid w:val="008E1A72"/>
    <w:rsid w:val="008E25D5"/>
    <w:rsid w:val="008E2F44"/>
    <w:rsid w:val="008E30A9"/>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0B8"/>
    <w:rsid w:val="00902166"/>
    <w:rsid w:val="009021F5"/>
    <w:rsid w:val="0090246F"/>
    <w:rsid w:val="009024DF"/>
    <w:rsid w:val="00902564"/>
    <w:rsid w:val="00902ACB"/>
    <w:rsid w:val="00902E65"/>
    <w:rsid w:val="00903121"/>
    <w:rsid w:val="00903301"/>
    <w:rsid w:val="009035C5"/>
    <w:rsid w:val="009039C4"/>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A82"/>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F0"/>
    <w:rsid w:val="00924314"/>
    <w:rsid w:val="00924F9F"/>
    <w:rsid w:val="00925056"/>
    <w:rsid w:val="00925460"/>
    <w:rsid w:val="00925E68"/>
    <w:rsid w:val="009263FB"/>
    <w:rsid w:val="00926B47"/>
    <w:rsid w:val="00926BA6"/>
    <w:rsid w:val="00926BD4"/>
    <w:rsid w:val="00926D20"/>
    <w:rsid w:val="00927472"/>
    <w:rsid w:val="00927560"/>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5D1A"/>
    <w:rsid w:val="009364EC"/>
    <w:rsid w:val="009366F7"/>
    <w:rsid w:val="00936881"/>
    <w:rsid w:val="00937625"/>
    <w:rsid w:val="009400E5"/>
    <w:rsid w:val="009401AC"/>
    <w:rsid w:val="009402E0"/>
    <w:rsid w:val="00940457"/>
    <w:rsid w:val="009406E9"/>
    <w:rsid w:val="00941246"/>
    <w:rsid w:val="0094135D"/>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46"/>
    <w:rsid w:val="00947C80"/>
    <w:rsid w:val="00947E5F"/>
    <w:rsid w:val="00950041"/>
    <w:rsid w:val="009505AD"/>
    <w:rsid w:val="0095071D"/>
    <w:rsid w:val="00950B1C"/>
    <w:rsid w:val="009510CA"/>
    <w:rsid w:val="009511A0"/>
    <w:rsid w:val="009516BE"/>
    <w:rsid w:val="00952023"/>
    <w:rsid w:val="00952FC2"/>
    <w:rsid w:val="00953960"/>
    <w:rsid w:val="00953A00"/>
    <w:rsid w:val="00953C0A"/>
    <w:rsid w:val="009540C9"/>
    <w:rsid w:val="009548BD"/>
    <w:rsid w:val="00954B19"/>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70E"/>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714"/>
    <w:rsid w:val="0096696B"/>
    <w:rsid w:val="009669BE"/>
    <w:rsid w:val="00966C17"/>
    <w:rsid w:val="00967235"/>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0F2"/>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87F38"/>
    <w:rsid w:val="0099031A"/>
    <w:rsid w:val="0099050F"/>
    <w:rsid w:val="0099184C"/>
    <w:rsid w:val="00991DFD"/>
    <w:rsid w:val="009921BF"/>
    <w:rsid w:val="009922CE"/>
    <w:rsid w:val="00992645"/>
    <w:rsid w:val="0099289F"/>
    <w:rsid w:val="00992E9A"/>
    <w:rsid w:val="00993912"/>
    <w:rsid w:val="00993D3A"/>
    <w:rsid w:val="00994315"/>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69B"/>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E92"/>
    <w:rsid w:val="009B2F2D"/>
    <w:rsid w:val="009B3718"/>
    <w:rsid w:val="009B389E"/>
    <w:rsid w:val="009B38B0"/>
    <w:rsid w:val="009B3D64"/>
    <w:rsid w:val="009B3EC4"/>
    <w:rsid w:val="009B4106"/>
    <w:rsid w:val="009B4142"/>
    <w:rsid w:val="009B4D8E"/>
    <w:rsid w:val="009B4EBB"/>
    <w:rsid w:val="009B530E"/>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3E99"/>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BA"/>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627"/>
    <w:rsid w:val="00A05904"/>
    <w:rsid w:val="00A05998"/>
    <w:rsid w:val="00A063B5"/>
    <w:rsid w:val="00A06E15"/>
    <w:rsid w:val="00A07160"/>
    <w:rsid w:val="00A0757D"/>
    <w:rsid w:val="00A10829"/>
    <w:rsid w:val="00A10B96"/>
    <w:rsid w:val="00A10E9D"/>
    <w:rsid w:val="00A111C3"/>
    <w:rsid w:val="00A1145A"/>
    <w:rsid w:val="00A1150F"/>
    <w:rsid w:val="00A11736"/>
    <w:rsid w:val="00A1184F"/>
    <w:rsid w:val="00A11951"/>
    <w:rsid w:val="00A11B9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ACC"/>
    <w:rsid w:val="00A15C5F"/>
    <w:rsid w:val="00A15E28"/>
    <w:rsid w:val="00A160C8"/>
    <w:rsid w:val="00A16C8B"/>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712B"/>
    <w:rsid w:val="00A278CC"/>
    <w:rsid w:val="00A27F62"/>
    <w:rsid w:val="00A3012C"/>
    <w:rsid w:val="00A3018E"/>
    <w:rsid w:val="00A30894"/>
    <w:rsid w:val="00A30FD1"/>
    <w:rsid w:val="00A315A6"/>
    <w:rsid w:val="00A3187C"/>
    <w:rsid w:val="00A31B2D"/>
    <w:rsid w:val="00A31C21"/>
    <w:rsid w:val="00A31D3A"/>
    <w:rsid w:val="00A32C8C"/>
    <w:rsid w:val="00A33808"/>
    <w:rsid w:val="00A33B50"/>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849"/>
    <w:rsid w:val="00A37B19"/>
    <w:rsid w:val="00A37CFD"/>
    <w:rsid w:val="00A4038C"/>
    <w:rsid w:val="00A40731"/>
    <w:rsid w:val="00A41427"/>
    <w:rsid w:val="00A4193F"/>
    <w:rsid w:val="00A419AA"/>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0D7"/>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3A9"/>
    <w:rsid w:val="00A567E1"/>
    <w:rsid w:val="00A568EA"/>
    <w:rsid w:val="00A5697E"/>
    <w:rsid w:val="00A56BB7"/>
    <w:rsid w:val="00A56D3A"/>
    <w:rsid w:val="00A56F1C"/>
    <w:rsid w:val="00A5723F"/>
    <w:rsid w:val="00A57349"/>
    <w:rsid w:val="00A57435"/>
    <w:rsid w:val="00A574EF"/>
    <w:rsid w:val="00A6014B"/>
    <w:rsid w:val="00A6022F"/>
    <w:rsid w:val="00A605FD"/>
    <w:rsid w:val="00A60608"/>
    <w:rsid w:val="00A60A54"/>
    <w:rsid w:val="00A6152E"/>
    <w:rsid w:val="00A617F5"/>
    <w:rsid w:val="00A62009"/>
    <w:rsid w:val="00A62197"/>
    <w:rsid w:val="00A63032"/>
    <w:rsid w:val="00A6303C"/>
    <w:rsid w:val="00A63E1B"/>
    <w:rsid w:val="00A63E4F"/>
    <w:rsid w:val="00A642B0"/>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90"/>
    <w:rsid w:val="00A71AC3"/>
    <w:rsid w:val="00A71D5C"/>
    <w:rsid w:val="00A71ED2"/>
    <w:rsid w:val="00A72120"/>
    <w:rsid w:val="00A72409"/>
    <w:rsid w:val="00A7298E"/>
    <w:rsid w:val="00A72F68"/>
    <w:rsid w:val="00A72FCD"/>
    <w:rsid w:val="00A73031"/>
    <w:rsid w:val="00A732F7"/>
    <w:rsid w:val="00A73413"/>
    <w:rsid w:val="00A7367F"/>
    <w:rsid w:val="00A738E5"/>
    <w:rsid w:val="00A747BE"/>
    <w:rsid w:val="00A748C3"/>
    <w:rsid w:val="00A74A63"/>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B63"/>
    <w:rsid w:val="00A87D4C"/>
    <w:rsid w:val="00A87DB3"/>
    <w:rsid w:val="00A87ECA"/>
    <w:rsid w:val="00A90156"/>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0970"/>
    <w:rsid w:val="00AB1146"/>
    <w:rsid w:val="00AB137F"/>
    <w:rsid w:val="00AB15CC"/>
    <w:rsid w:val="00AB16AF"/>
    <w:rsid w:val="00AB1737"/>
    <w:rsid w:val="00AB1A82"/>
    <w:rsid w:val="00AB20C7"/>
    <w:rsid w:val="00AB292A"/>
    <w:rsid w:val="00AB2AEC"/>
    <w:rsid w:val="00AB2DAE"/>
    <w:rsid w:val="00AB3101"/>
    <w:rsid w:val="00AB3983"/>
    <w:rsid w:val="00AB4009"/>
    <w:rsid w:val="00AB4018"/>
    <w:rsid w:val="00AB4095"/>
    <w:rsid w:val="00AB4B67"/>
    <w:rsid w:val="00AB5388"/>
    <w:rsid w:val="00AB53D0"/>
    <w:rsid w:val="00AB5FD5"/>
    <w:rsid w:val="00AB64A5"/>
    <w:rsid w:val="00AB6CCF"/>
    <w:rsid w:val="00AB6E9F"/>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C0A"/>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42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427"/>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293A"/>
    <w:rsid w:val="00B02CED"/>
    <w:rsid w:val="00B036B5"/>
    <w:rsid w:val="00B03BB0"/>
    <w:rsid w:val="00B03CBB"/>
    <w:rsid w:val="00B03DC1"/>
    <w:rsid w:val="00B04236"/>
    <w:rsid w:val="00B04283"/>
    <w:rsid w:val="00B0467A"/>
    <w:rsid w:val="00B04FBE"/>
    <w:rsid w:val="00B055BB"/>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0A6"/>
    <w:rsid w:val="00B2177E"/>
    <w:rsid w:val="00B21817"/>
    <w:rsid w:val="00B21F9B"/>
    <w:rsid w:val="00B220AB"/>
    <w:rsid w:val="00B22395"/>
    <w:rsid w:val="00B22737"/>
    <w:rsid w:val="00B2284B"/>
    <w:rsid w:val="00B23005"/>
    <w:rsid w:val="00B23602"/>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75C"/>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6001D"/>
    <w:rsid w:val="00B6059C"/>
    <w:rsid w:val="00B60AC8"/>
    <w:rsid w:val="00B60B95"/>
    <w:rsid w:val="00B60EEF"/>
    <w:rsid w:val="00B614AF"/>
    <w:rsid w:val="00B61527"/>
    <w:rsid w:val="00B616F9"/>
    <w:rsid w:val="00B619EF"/>
    <w:rsid w:val="00B61BB9"/>
    <w:rsid w:val="00B623A7"/>
    <w:rsid w:val="00B62DFB"/>
    <w:rsid w:val="00B63354"/>
    <w:rsid w:val="00B639B4"/>
    <w:rsid w:val="00B63B4C"/>
    <w:rsid w:val="00B64257"/>
    <w:rsid w:val="00B6446C"/>
    <w:rsid w:val="00B64689"/>
    <w:rsid w:val="00B64A1D"/>
    <w:rsid w:val="00B65472"/>
    <w:rsid w:val="00B65D1E"/>
    <w:rsid w:val="00B66C26"/>
    <w:rsid w:val="00B66D82"/>
    <w:rsid w:val="00B66EA5"/>
    <w:rsid w:val="00B676E8"/>
    <w:rsid w:val="00B67A4B"/>
    <w:rsid w:val="00B67D2C"/>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D28"/>
    <w:rsid w:val="00B850DC"/>
    <w:rsid w:val="00B85145"/>
    <w:rsid w:val="00B857EF"/>
    <w:rsid w:val="00B8635E"/>
    <w:rsid w:val="00B868F8"/>
    <w:rsid w:val="00B876C8"/>
    <w:rsid w:val="00B87820"/>
    <w:rsid w:val="00B8786B"/>
    <w:rsid w:val="00B8797A"/>
    <w:rsid w:val="00B904BF"/>
    <w:rsid w:val="00B90BBD"/>
    <w:rsid w:val="00B90F38"/>
    <w:rsid w:val="00B91932"/>
    <w:rsid w:val="00B9262C"/>
    <w:rsid w:val="00B929C1"/>
    <w:rsid w:val="00B92C10"/>
    <w:rsid w:val="00B92FAC"/>
    <w:rsid w:val="00B9309B"/>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91D"/>
    <w:rsid w:val="00BA0AD2"/>
    <w:rsid w:val="00BA0CDD"/>
    <w:rsid w:val="00BA0E91"/>
    <w:rsid w:val="00BA0FF9"/>
    <w:rsid w:val="00BA1083"/>
    <w:rsid w:val="00BA1582"/>
    <w:rsid w:val="00BA19A4"/>
    <w:rsid w:val="00BA1A62"/>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27"/>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2ADD"/>
    <w:rsid w:val="00BC30A3"/>
    <w:rsid w:val="00BC38FF"/>
    <w:rsid w:val="00BC3D9B"/>
    <w:rsid w:val="00BC3E41"/>
    <w:rsid w:val="00BC4280"/>
    <w:rsid w:val="00BC4315"/>
    <w:rsid w:val="00BC437B"/>
    <w:rsid w:val="00BC52E5"/>
    <w:rsid w:val="00BC7027"/>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DCF"/>
    <w:rsid w:val="00BE313C"/>
    <w:rsid w:val="00BE33DF"/>
    <w:rsid w:val="00BE34EC"/>
    <w:rsid w:val="00BE3640"/>
    <w:rsid w:val="00BE4302"/>
    <w:rsid w:val="00BE475C"/>
    <w:rsid w:val="00BE4952"/>
    <w:rsid w:val="00BE4C60"/>
    <w:rsid w:val="00BE4E45"/>
    <w:rsid w:val="00BE52D0"/>
    <w:rsid w:val="00BE5B60"/>
    <w:rsid w:val="00BE5BBF"/>
    <w:rsid w:val="00BE7042"/>
    <w:rsid w:val="00BE70FF"/>
    <w:rsid w:val="00BE72CD"/>
    <w:rsid w:val="00BE73A5"/>
    <w:rsid w:val="00BF00A6"/>
    <w:rsid w:val="00BF02E3"/>
    <w:rsid w:val="00BF03F3"/>
    <w:rsid w:val="00BF03FB"/>
    <w:rsid w:val="00BF0724"/>
    <w:rsid w:val="00BF1A0B"/>
    <w:rsid w:val="00BF1A53"/>
    <w:rsid w:val="00BF2C77"/>
    <w:rsid w:val="00BF3E9B"/>
    <w:rsid w:val="00BF4A31"/>
    <w:rsid w:val="00BF4BEB"/>
    <w:rsid w:val="00BF4F0B"/>
    <w:rsid w:val="00BF553C"/>
    <w:rsid w:val="00BF5ACD"/>
    <w:rsid w:val="00BF5B02"/>
    <w:rsid w:val="00BF5F68"/>
    <w:rsid w:val="00BF5F9C"/>
    <w:rsid w:val="00BF631B"/>
    <w:rsid w:val="00BF6521"/>
    <w:rsid w:val="00BF6861"/>
    <w:rsid w:val="00BF6C40"/>
    <w:rsid w:val="00BF7444"/>
    <w:rsid w:val="00BF7855"/>
    <w:rsid w:val="00BF7A71"/>
    <w:rsid w:val="00BF7CB9"/>
    <w:rsid w:val="00BF7D29"/>
    <w:rsid w:val="00C0005A"/>
    <w:rsid w:val="00C00115"/>
    <w:rsid w:val="00C00767"/>
    <w:rsid w:val="00C00CCA"/>
    <w:rsid w:val="00C00F15"/>
    <w:rsid w:val="00C01848"/>
    <w:rsid w:val="00C01B68"/>
    <w:rsid w:val="00C028A8"/>
    <w:rsid w:val="00C02F8B"/>
    <w:rsid w:val="00C03E12"/>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0B"/>
    <w:rsid w:val="00C13691"/>
    <w:rsid w:val="00C13DEB"/>
    <w:rsid w:val="00C13F46"/>
    <w:rsid w:val="00C145F8"/>
    <w:rsid w:val="00C14CFD"/>
    <w:rsid w:val="00C14D95"/>
    <w:rsid w:val="00C14F60"/>
    <w:rsid w:val="00C155A5"/>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0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6F61"/>
    <w:rsid w:val="00C77540"/>
    <w:rsid w:val="00C7791E"/>
    <w:rsid w:val="00C77C3D"/>
    <w:rsid w:val="00C77DEF"/>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1E53"/>
    <w:rsid w:val="00CD270B"/>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3"/>
    <w:rsid w:val="00CE7C6F"/>
    <w:rsid w:val="00CE7F2F"/>
    <w:rsid w:val="00CF030B"/>
    <w:rsid w:val="00CF0699"/>
    <w:rsid w:val="00CF0AA4"/>
    <w:rsid w:val="00CF0ED0"/>
    <w:rsid w:val="00CF12F8"/>
    <w:rsid w:val="00CF1850"/>
    <w:rsid w:val="00CF186A"/>
    <w:rsid w:val="00CF2104"/>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C8C"/>
    <w:rsid w:val="00D10D21"/>
    <w:rsid w:val="00D11763"/>
    <w:rsid w:val="00D11B4A"/>
    <w:rsid w:val="00D12044"/>
    <w:rsid w:val="00D12132"/>
    <w:rsid w:val="00D12A46"/>
    <w:rsid w:val="00D12A78"/>
    <w:rsid w:val="00D13B74"/>
    <w:rsid w:val="00D13EAE"/>
    <w:rsid w:val="00D13FE1"/>
    <w:rsid w:val="00D141B0"/>
    <w:rsid w:val="00D14A0C"/>
    <w:rsid w:val="00D14B21"/>
    <w:rsid w:val="00D14EF9"/>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51A8"/>
    <w:rsid w:val="00D352AF"/>
    <w:rsid w:val="00D353CF"/>
    <w:rsid w:val="00D35AF9"/>
    <w:rsid w:val="00D36991"/>
    <w:rsid w:val="00D36A5B"/>
    <w:rsid w:val="00D37498"/>
    <w:rsid w:val="00D37509"/>
    <w:rsid w:val="00D37941"/>
    <w:rsid w:val="00D37D52"/>
    <w:rsid w:val="00D37E89"/>
    <w:rsid w:val="00D4056E"/>
    <w:rsid w:val="00D40665"/>
    <w:rsid w:val="00D4100F"/>
    <w:rsid w:val="00D41128"/>
    <w:rsid w:val="00D41327"/>
    <w:rsid w:val="00D41E57"/>
    <w:rsid w:val="00D4263E"/>
    <w:rsid w:val="00D428CD"/>
    <w:rsid w:val="00D43F7E"/>
    <w:rsid w:val="00D441B2"/>
    <w:rsid w:val="00D44310"/>
    <w:rsid w:val="00D448E4"/>
    <w:rsid w:val="00D453BD"/>
    <w:rsid w:val="00D453E3"/>
    <w:rsid w:val="00D455B7"/>
    <w:rsid w:val="00D4566A"/>
    <w:rsid w:val="00D45AC3"/>
    <w:rsid w:val="00D45C09"/>
    <w:rsid w:val="00D46AE6"/>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2EDB"/>
    <w:rsid w:val="00D732A9"/>
    <w:rsid w:val="00D73538"/>
    <w:rsid w:val="00D735AC"/>
    <w:rsid w:val="00D73D84"/>
    <w:rsid w:val="00D7465E"/>
    <w:rsid w:val="00D74F26"/>
    <w:rsid w:val="00D750D8"/>
    <w:rsid w:val="00D75601"/>
    <w:rsid w:val="00D75A9C"/>
    <w:rsid w:val="00D75BF5"/>
    <w:rsid w:val="00D75F42"/>
    <w:rsid w:val="00D76028"/>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4D62"/>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DD2"/>
    <w:rsid w:val="00DA6F0A"/>
    <w:rsid w:val="00DA7476"/>
    <w:rsid w:val="00DA7920"/>
    <w:rsid w:val="00DA7972"/>
    <w:rsid w:val="00DA7B05"/>
    <w:rsid w:val="00DA7DAB"/>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05C"/>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CE8"/>
    <w:rsid w:val="00DE7E72"/>
    <w:rsid w:val="00DF02E9"/>
    <w:rsid w:val="00DF0586"/>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10"/>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08A"/>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488"/>
    <w:rsid w:val="00E40C23"/>
    <w:rsid w:val="00E40CC1"/>
    <w:rsid w:val="00E41211"/>
    <w:rsid w:val="00E4164E"/>
    <w:rsid w:val="00E4177B"/>
    <w:rsid w:val="00E417B9"/>
    <w:rsid w:val="00E41979"/>
    <w:rsid w:val="00E419C7"/>
    <w:rsid w:val="00E41DCF"/>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47F3B"/>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75F6"/>
    <w:rsid w:val="00E57960"/>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2B0"/>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05A"/>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2B9E"/>
    <w:rsid w:val="00E837C6"/>
    <w:rsid w:val="00E83F7B"/>
    <w:rsid w:val="00E8480B"/>
    <w:rsid w:val="00E84CD2"/>
    <w:rsid w:val="00E8525D"/>
    <w:rsid w:val="00E853E5"/>
    <w:rsid w:val="00E858BD"/>
    <w:rsid w:val="00E858E9"/>
    <w:rsid w:val="00E85DC2"/>
    <w:rsid w:val="00E85E4F"/>
    <w:rsid w:val="00E86169"/>
    <w:rsid w:val="00E861FB"/>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BD9"/>
    <w:rsid w:val="00E91D02"/>
    <w:rsid w:val="00E92455"/>
    <w:rsid w:val="00E92C83"/>
    <w:rsid w:val="00E92FF0"/>
    <w:rsid w:val="00E93120"/>
    <w:rsid w:val="00E9393B"/>
    <w:rsid w:val="00E93AA8"/>
    <w:rsid w:val="00E943CF"/>
    <w:rsid w:val="00E94637"/>
    <w:rsid w:val="00E94ABF"/>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428"/>
    <w:rsid w:val="00EA1B30"/>
    <w:rsid w:val="00EA1C18"/>
    <w:rsid w:val="00EA1CCD"/>
    <w:rsid w:val="00EA1EE0"/>
    <w:rsid w:val="00EA211A"/>
    <w:rsid w:val="00EA219B"/>
    <w:rsid w:val="00EA2578"/>
    <w:rsid w:val="00EA2B9B"/>
    <w:rsid w:val="00EA353F"/>
    <w:rsid w:val="00EA390C"/>
    <w:rsid w:val="00EA3E82"/>
    <w:rsid w:val="00EA3F98"/>
    <w:rsid w:val="00EA3FD3"/>
    <w:rsid w:val="00EA460C"/>
    <w:rsid w:val="00EA4A83"/>
    <w:rsid w:val="00EA5769"/>
    <w:rsid w:val="00EA582A"/>
    <w:rsid w:val="00EA5A72"/>
    <w:rsid w:val="00EA6049"/>
    <w:rsid w:val="00EA65B5"/>
    <w:rsid w:val="00EA6925"/>
    <w:rsid w:val="00EA70C6"/>
    <w:rsid w:val="00EA786D"/>
    <w:rsid w:val="00EA791C"/>
    <w:rsid w:val="00EA7C80"/>
    <w:rsid w:val="00EA7F0F"/>
    <w:rsid w:val="00EB172F"/>
    <w:rsid w:val="00EB1B94"/>
    <w:rsid w:val="00EB216E"/>
    <w:rsid w:val="00EB24C0"/>
    <w:rsid w:val="00EB2782"/>
    <w:rsid w:val="00EB2877"/>
    <w:rsid w:val="00EB2980"/>
    <w:rsid w:val="00EB2E56"/>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27A"/>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266"/>
    <w:rsid w:val="00ED54B4"/>
    <w:rsid w:val="00ED649E"/>
    <w:rsid w:val="00ED67BE"/>
    <w:rsid w:val="00ED6864"/>
    <w:rsid w:val="00ED6E7A"/>
    <w:rsid w:val="00ED70F2"/>
    <w:rsid w:val="00ED72DE"/>
    <w:rsid w:val="00ED737B"/>
    <w:rsid w:val="00ED761E"/>
    <w:rsid w:val="00EE08D1"/>
    <w:rsid w:val="00EE08D5"/>
    <w:rsid w:val="00EE0D8D"/>
    <w:rsid w:val="00EE106A"/>
    <w:rsid w:val="00EE11A5"/>
    <w:rsid w:val="00EE1243"/>
    <w:rsid w:val="00EE1595"/>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9F9"/>
    <w:rsid w:val="00EF6B93"/>
    <w:rsid w:val="00EF7572"/>
    <w:rsid w:val="00EF7783"/>
    <w:rsid w:val="00EF7E2A"/>
    <w:rsid w:val="00F00030"/>
    <w:rsid w:val="00F00475"/>
    <w:rsid w:val="00F005FD"/>
    <w:rsid w:val="00F01EB2"/>
    <w:rsid w:val="00F02112"/>
    <w:rsid w:val="00F02E74"/>
    <w:rsid w:val="00F040E9"/>
    <w:rsid w:val="00F04C1E"/>
    <w:rsid w:val="00F04DBA"/>
    <w:rsid w:val="00F055C8"/>
    <w:rsid w:val="00F056CE"/>
    <w:rsid w:val="00F05C70"/>
    <w:rsid w:val="00F061E3"/>
    <w:rsid w:val="00F06339"/>
    <w:rsid w:val="00F06ADB"/>
    <w:rsid w:val="00F070B8"/>
    <w:rsid w:val="00F07765"/>
    <w:rsid w:val="00F07C1D"/>
    <w:rsid w:val="00F07F57"/>
    <w:rsid w:val="00F07F6A"/>
    <w:rsid w:val="00F1010A"/>
    <w:rsid w:val="00F10559"/>
    <w:rsid w:val="00F105BF"/>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8BD"/>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6B73"/>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B2E"/>
    <w:rsid w:val="00F43BFA"/>
    <w:rsid w:val="00F440F1"/>
    <w:rsid w:val="00F44715"/>
    <w:rsid w:val="00F44AE1"/>
    <w:rsid w:val="00F44C86"/>
    <w:rsid w:val="00F450E8"/>
    <w:rsid w:val="00F457ED"/>
    <w:rsid w:val="00F45938"/>
    <w:rsid w:val="00F45D6A"/>
    <w:rsid w:val="00F45ECF"/>
    <w:rsid w:val="00F460AB"/>
    <w:rsid w:val="00F461D7"/>
    <w:rsid w:val="00F464E3"/>
    <w:rsid w:val="00F46ABC"/>
    <w:rsid w:val="00F46BC4"/>
    <w:rsid w:val="00F46C06"/>
    <w:rsid w:val="00F46E85"/>
    <w:rsid w:val="00F47037"/>
    <w:rsid w:val="00F47402"/>
    <w:rsid w:val="00F47741"/>
    <w:rsid w:val="00F478E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8F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88D"/>
    <w:rsid w:val="00F80A5C"/>
    <w:rsid w:val="00F80B57"/>
    <w:rsid w:val="00F8164D"/>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94A"/>
    <w:rsid w:val="00F85F30"/>
    <w:rsid w:val="00F865DC"/>
    <w:rsid w:val="00F869A3"/>
    <w:rsid w:val="00F86C16"/>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5099"/>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2E"/>
    <w:rsid w:val="00FB41AB"/>
    <w:rsid w:val="00FB43A8"/>
    <w:rsid w:val="00FB4748"/>
    <w:rsid w:val="00FB47D6"/>
    <w:rsid w:val="00FB48C3"/>
    <w:rsid w:val="00FB4D6E"/>
    <w:rsid w:val="00FB6719"/>
    <w:rsid w:val="00FB69D3"/>
    <w:rsid w:val="00FB6CC4"/>
    <w:rsid w:val="00FB7755"/>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1D87"/>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CFB"/>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2DC"/>
    <w:rsid w:val="00FE5914"/>
    <w:rsid w:val="00FE5BA1"/>
    <w:rsid w:val="00FE5EFA"/>
    <w:rsid w:val="00FE60F9"/>
    <w:rsid w:val="00FE64C1"/>
    <w:rsid w:val="00FE67C8"/>
    <w:rsid w:val="00FE6C1E"/>
    <w:rsid w:val="00FE6E20"/>
    <w:rsid w:val="00FE6F10"/>
    <w:rsid w:val="00FE715F"/>
    <w:rsid w:val="00FE763E"/>
    <w:rsid w:val="00FE7DB3"/>
    <w:rsid w:val="00FF052C"/>
    <w:rsid w:val="00FF0C25"/>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B0533B04-7AE1-4631-83C8-8A346417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qFormat/>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ì¬º¥¹¥È¶ÎÂä,ÁÐ³ö¶ÎÂä,列表段落1,—ño’i—Ž,¥ê¥¹¥È¶ÎÂä,1st level - Bullet List Paragraph,Lettre d'introduction,Paragrafo elenco,Normal bullet 2,Bullet list,목록단락,列出段落1,列,P"/>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Caption Char1 Char Char1,cap Char Char1 Char1,Caption Char Char1 Char Char1,cap Char2 Char1,条目 Char1,cap1 Char1,cap2 Char1,cap11 Char1,Légende-figure Char2,Légende-figure Char Char1,Beschrifubg Char1,Beschriftung Char Char1,C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ì¬º¥¹¥È¶ÎÂä Char,ÁÐ³ö¶ÎÂä Char,列表段落1 Char,—ño’i—Ž Char,¥ê¥¹¥È¶ÎÂä Char,1st level - Bullet List Paragraph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BE2474"/>
    <w:rPr>
      <w:color w:val="2B579A"/>
      <w:shd w:val="clear" w:color="auto" w:fill="E1DFDD"/>
    </w:rPr>
  </w:style>
  <w:style w:type="character" w:customStyle="1" w:styleId="cf01">
    <w:name w:val="cf01"/>
    <w:basedOn w:val="DefaultParagraphFont"/>
    <w:rsid w:val="00103215"/>
    <w:rPr>
      <w:rFonts w:ascii="Segoe UI" w:hAnsi="Segoe UI" w:cs="Segoe UI" w:hint="default"/>
      <w:b/>
      <w:bCs/>
      <w:sz w:val="18"/>
      <w:szCs w:val="18"/>
    </w:rPr>
  </w:style>
  <w:style w:type="paragraph" w:customStyle="1" w:styleId="3GPPText">
    <w:name w:val="3GPP Text"/>
    <w:basedOn w:val="Normal"/>
    <w:link w:val="3GPPTextChar"/>
    <w:qFormat/>
    <w:rsid w:val="00B90BBD"/>
    <w:pPr>
      <w:spacing w:before="120" w:after="120"/>
      <w:jc w:val="both"/>
    </w:pPr>
    <w:rPr>
      <w:rFonts w:eastAsia="SimSun"/>
      <w:sz w:val="22"/>
      <w:lang w:val="en-US" w:eastAsia="en-US"/>
    </w:rPr>
  </w:style>
  <w:style w:type="character" w:customStyle="1" w:styleId="3GPPTextChar">
    <w:name w:val="3GPP Text Char"/>
    <w:link w:val="3GPPText"/>
    <w:qFormat/>
    <w:rsid w:val="00B90BBD"/>
    <w:rPr>
      <w:rFonts w:eastAsia="SimSun"/>
      <w:sz w:val="22"/>
      <w:lang w:eastAsia="en-US"/>
    </w:rPr>
  </w:style>
  <w:style w:type="paragraph" w:customStyle="1" w:styleId="Style1">
    <w:name w:val="Style1"/>
    <w:basedOn w:val="Heading2"/>
    <w:autoRedefine/>
    <w:qFormat/>
    <w:rsid w:val="00B90BBD"/>
    <w:pPr>
      <w:keepLines w:val="0"/>
      <w:overflowPunct/>
      <w:autoSpaceDE/>
      <w:autoSpaceDN/>
      <w:adjustRightInd/>
      <w:spacing w:before="0" w:after="160"/>
      <w:ind w:left="576" w:right="284" w:hanging="576"/>
      <w:textAlignment w:val="auto"/>
    </w:pPr>
    <w:rPr>
      <w:rFonts w:eastAsia="SimSun"/>
      <w:b/>
      <w:sz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rsid w:val="00B90BBD"/>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49158977">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2.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494B6F1-461F-46E5-B4EC-1A8DA457A88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UL Scheduling enhancements for XR to reduce the delay</vt:lpstr>
    </vt:vector>
  </TitlesOfParts>
  <Company>Alcatel-Lucent</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Scheduling enhancements for XR</dc:title>
  <dc:subject/>
  <dc:creator>Sony</dc:creator>
  <cp:keywords/>
  <cp:lastModifiedBy>Sharma, Vivek</cp:lastModifiedBy>
  <cp:revision>2</cp:revision>
  <cp:lastPrinted>2009-09-27T16:02:00Z</cp:lastPrinted>
  <dcterms:created xsi:type="dcterms:W3CDTF">2024-04-04T17:25:00Z</dcterms:created>
  <dcterms:modified xsi:type="dcterms:W3CDTF">2024-04-04T17:25:00Z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